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2ADFF" w14:textId="71A904AB" w:rsidR="007F4F4C" w:rsidRPr="00C94C42" w:rsidRDefault="006B27F1" w:rsidP="006D09F8">
      <w:pPr>
        <w:pStyle w:val="3GPPHeader"/>
        <w:rPr>
          <w:lang w:val="en-CA"/>
        </w:rPr>
      </w:pPr>
      <w:r w:rsidRPr="00C94C42">
        <w:rPr>
          <w:rStyle w:val="normaltextrun"/>
          <w:rFonts w:cs="Arial"/>
        </w:rPr>
        <w:t>3GPP TSG-RAN WG2 Meeting #12</w:t>
      </w:r>
      <w:r>
        <w:rPr>
          <w:rStyle w:val="normaltextrun"/>
          <w:rFonts w:cs="Arial"/>
        </w:rPr>
        <w:t>9</w:t>
      </w:r>
      <w:r w:rsidRPr="00C94C42">
        <w:tab/>
      </w:r>
      <w:r w:rsidR="00514B54" w:rsidRPr="00514B54">
        <w:t>R2-2500791</w:t>
      </w:r>
      <w:r w:rsidRPr="00C94C42">
        <w:br/>
      </w:r>
      <w:r>
        <w:t>Athens, Greece,</w:t>
      </w:r>
      <w:r w:rsidRPr="00C96FDB">
        <w:t xml:space="preserve"> </w:t>
      </w:r>
      <w:r>
        <w:t>February 17</w:t>
      </w:r>
      <w:r w:rsidRPr="00F606FE">
        <w:rPr>
          <w:vertAlign w:val="superscript"/>
        </w:rPr>
        <w:t>th</w:t>
      </w:r>
      <w:r>
        <w:t xml:space="preserve"> – 21</w:t>
      </w:r>
      <w:r w:rsidRPr="00F606FE">
        <w:rPr>
          <w:vertAlign w:val="superscript"/>
        </w:rPr>
        <w:t>st</w:t>
      </w:r>
      <w:r>
        <w:t>, 2025</w:t>
      </w:r>
      <w:r w:rsidR="00504068" w:rsidRPr="00C94C42">
        <w:tab/>
      </w:r>
    </w:p>
    <w:p w14:paraId="01B4D947" w14:textId="77777777" w:rsidR="007F4F4C" w:rsidRPr="00C94C42" w:rsidRDefault="007F4F4C" w:rsidP="006D09F8">
      <w:pPr>
        <w:pStyle w:val="3GPPHeader"/>
        <w:rPr>
          <w:lang w:val="en-CA"/>
        </w:rPr>
      </w:pPr>
    </w:p>
    <w:p w14:paraId="0A8E05CB" w14:textId="710617A3"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w:t>
      </w:r>
      <w:r w:rsidR="00CB2496">
        <w:rPr>
          <w:sz w:val="22"/>
          <w:szCs w:val="22"/>
          <w:lang w:val="en-US"/>
        </w:rPr>
        <w:t>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47F8BB6D"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CB2496">
        <w:rPr>
          <w:sz w:val="22"/>
          <w:szCs w:val="22"/>
        </w:rPr>
        <w:t>On demand SSB transmission for SCell</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3A1D0041" w:rsidR="00B20F95" w:rsidRPr="00A56945" w:rsidRDefault="003255B9" w:rsidP="00B20F95">
      <w:pPr>
        <w:spacing w:before="240"/>
        <w:rPr>
          <w:rFonts w:eastAsia="SimSun"/>
        </w:rPr>
      </w:pPr>
      <w:r w:rsidRPr="003255B9">
        <w:rPr>
          <w:rFonts w:eastAsia="SimSun"/>
        </w:rPr>
        <w:t>The Rel-19 WID on Network Energy Savings for NR has the following objective on on-demand SSB SCell [1]:</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0EE06F7C" w14:textId="77777777" w:rsidR="006D722C" w:rsidRPr="009163F4" w:rsidRDefault="006D722C" w:rsidP="00BE57A4">
            <w:pPr>
              <w:numPr>
                <w:ilvl w:val="0"/>
                <w:numId w:val="14"/>
              </w:numPr>
              <w:spacing w:after="160" w:line="259" w:lineRule="auto"/>
              <w:jc w:val="left"/>
              <w:rPr>
                <w:rFonts w:ascii="Times New Roman" w:hAnsi="Times New Roman"/>
                <w:bCs/>
              </w:rPr>
            </w:pPr>
            <w:r w:rsidRPr="009163F4">
              <w:rPr>
                <w:rFonts w:ascii="Times New Roman" w:hAnsi="Times New Roman"/>
                <w:bCs/>
              </w:rPr>
              <w:t>Specify procedures</w:t>
            </w:r>
            <w:r w:rsidRPr="009163F4">
              <w:rPr>
                <w:rFonts w:ascii="Times New Roman" w:hAnsi="Times New Roman"/>
              </w:rPr>
              <w:t xml:space="preserve"> and signaling method(s) to support </w:t>
            </w:r>
            <w:r w:rsidRPr="009163F4">
              <w:rPr>
                <w:rFonts w:ascii="Times New Roman" w:hAnsi="Times New Roman"/>
                <w:bCs/>
              </w:rPr>
              <w:t>on-demand SSB SCell operation for UEs in connected mode configured with CA, for both intra-/inter-band CA. [RAN1/2/3/4]</w:t>
            </w:r>
          </w:p>
          <w:p w14:paraId="5321B05A" w14:textId="77777777" w:rsidR="006D722C" w:rsidRPr="009163F4" w:rsidRDefault="006D722C" w:rsidP="00BE57A4">
            <w:pPr>
              <w:numPr>
                <w:ilvl w:val="1"/>
                <w:numId w:val="14"/>
              </w:numPr>
              <w:spacing w:beforeLines="50" w:before="120" w:afterLines="50" w:line="259" w:lineRule="auto"/>
              <w:rPr>
                <w:rFonts w:ascii="Times New Roman" w:hAnsi="Times New Roman"/>
                <w:bCs/>
              </w:rPr>
            </w:pPr>
            <w:r w:rsidRPr="009163F4">
              <w:rPr>
                <w:rFonts w:ascii="Times New Roman" w:hAnsi="Times New Roman"/>
                <w:bCs/>
              </w:rPr>
              <w:t>Specify triggering method(s) (select from UE uplink wake-up-signal using an existing signal/channel, cell on/off indication via backhaul, Scell activation/deactivation signaling)</w:t>
            </w:r>
          </w:p>
          <w:p w14:paraId="00757B97" w14:textId="4E775166" w:rsidR="00B20F95" w:rsidRPr="00F8113B" w:rsidRDefault="006D722C" w:rsidP="00BE57A4">
            <w:pPr>
              <w:numPr>
                <w:ilvl w:val="1"/>
                <w:numId w:val="14"/>
              </w:numPr>
              <w:spacing w:after="180"/>
              <w:rPr>
                <w:rFonts w:eastAsia="Yu Mincho"/>
                <w:bCs/>
                <w:lang w:val="en-US" w:eastAsia="en-GB"/>
              </w:rPr>
            </w:pPr>
            <w:r w:rsidRPr="009163F4">
              <w:rPr>
                <w:rFonts w:ascii="Times New Roman" w:hAnsi="Times New Roman"/>
                <w:bCs/>
              </w:rPr>
              <w:t>Note1: On-demand SSB transmission can be used by UE for at least SCell time/frequency synchronization, L1/L3 measurements and SCell activation, and is supported for FR1 and FR2 in non-shared spectrum.</w:t>
            </w:r>
          </w:p>
        </w:tc>
      </w:tr>
    </w:tbl>
    <w:p w14:paraId="3355CF95" w14:textId="77777777" w:rsidR="006C6FB1" w:rsidRDefault="006C6FB1" w:rsidP="00A867AD">
      <w:pPr>
        <w:rPr>
          <w:lang w:eastAsia="sv-SE"/>
        </w:rPr>
      </w:pPr>
    </w:p>
    <w:p w14:paraId="023C3FD1" w14:textId="1F52578F" w:rsidR="00216FE3" w:rsidRDefault="00216FE3" w:rsidP="00A867AD">
      <w:pPr>
        <w:rPr>
          <w:lang w:eastAsia="sv-SE"/>
        </w:rPr>
      </w:pPr>
      <w:r>
        <w:rPr>
          <w:lang w:eastAsia="sv-SE"/>
        </w:rPr>
        <w:t>In RAN2#127</w:t>
      </w:r>
      <w:r w:rsidR="001069BE">
        <w:rPr>
          <w:lang w:eastAsia="sv-SE"/>
        </w:rPr>
        <w:t xml:space="preserve"> and 127bis</w:t>
      </w:r>
      <w:r>
        <w:rPr>
          <w:lang w:eastAsia="sv-SE"/>
        </w:rPr>
        <w:t xml:space="preserve">, the </w:t>
      </w:r>
      <w:r w:rsidR="003F2A8F">
        <w:rPr>
          <w:lang w:eastAsia="sv-SE"/>
        </w:rPr>
        <w:t xml:space="preserve">objective was </w:t>
      </w:r>
      <w:proofErr w:type="gramStart"/>
      <w:r w:rsidR="003F2A8F">
        <w:rPr>
          <w:lang w:eastAsia="sv-SE"/>
        </w:rPr>
        <w:t>discussed</w:t>
      </w:r>
      <w:proofErr w:type="gramEnd"/>
      <w:r w:rsidR="003F2A8F">
        <w:rPr>
          <w:lang w:eastAsia="sv-SE"/>
        </w:rPr>
        <w:t xml:space="preserve"> and the following was agreed:</w:t>
      </w:r>
    </w:p>
    <w:p w14:paraId="2771C5DC"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622" w:hanging="363"/>
        <w:jc w:val="left"/>
        <w:textAlignment w:val="auto"/>
        <w:rPr>
          <w:rFonts w:cs="Arial"/>
          <w:b/>
          <w:bCs/>
          <w:lang w:val="en-US" w:eastAsia="ja-JP"/>
        </w:rPr>
      </w:pPr>
      <w:r w:rsidRPr="00131909">
        <w:rPr>
          <w:rFonts w:cs="Arial"/>
          <w:b/>
          <w:bCs/>
          <w:lang w:val="en-US" w:eastAsia="ja-JP"/>
        </w:rPr>
        <w:t>Agreements on OD-SSB</w:t>
      </w:r>
    </w:p>
    <w:p w14:paraId="52C050DA"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622" w:hanging="363"/>
        <w:jc w:val="left"/>
        <w:textAlignment w:val="auto"/>
        <w:rPr>
          <w:rFonts w:cs="Arial"/>
          <w:bCs/>
          <w:lang w:val="en-US" w:eastAsia="ja-JP"/>
        </w:rPr>
      </w:pPr>
      <w:r w:rsidRPr="00131909">
        <w:rPr>
          <w:rFonts w:cs="Arial"/>
          <w:bCs/>
          <w:lang w:val="en-US" w:eastAsia="ja-JP"/>
        </w:rPr>
        <w:t xml:space="preserve">Scenarios on OD-SSB: </w:t>
      </w:r>
    </w:p>
    <w:p w14:paraId="36EAA36C"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start the discussion from Scenario 2/2A and wait for RAN1 conclusion on Scenario 3A/3B.</w:t>
      </w:r>
    </w:p>
    <w:p w14:paraId="628C331C"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p>
    <w:p w14:paraId="3791A0F3"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r w:rsidRPr="00131909">
        <w:rPr>
          <w:rFonts w:cs="Arial"/>
          <w:lang w:val="en-US" w:eastAsia="ja-JP"/>
        </w:rPr>
        <w:t>OD-SSB transmission indication:</w:t>
      </w:r>
    </w:p>
    <w:p w14:paraId="68D853B4"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RRC based OD-SSB transmission indication is used to indicate at least the initial activation/deactivation state of OD-SSB configuration. FFS on reconfiguration.</w:t>
      </w:r>
    </w:p>
    <w:p w14:paraId="4E1020E4" w14:textId="77777777" w:rsid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New MAC-CE for OD-SSB transmission indication is introduced. We will not change legacy SCell activation/deactivation MAC CE. FFS if we need further optimization for scenario 2A.</w:t>
      </w:r>
    </w:p>
    <w:p w14:paraId="11810EFD" w14:textId="77777777" w:rsidR="004B14CC" w:rsidRPr="004B14CC"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No need to restrict the OD-SSB activation/deactivation state indication in RRC to initial configuration. No special specification effort is required.</w:t>
      </w:r>
    </w:p>
    <w:p w14:paraId="1F28BB68" w14:textId="77777777" w:rsidR="004B14CC" w:rsidRPr="004B14CC"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Don’t introduce further new MAC CE that combines SCell activation/deactivation and OD-SSB indication for scenario 2A.</w:t>
      </w:r>
    </w:p>
    <w:p w14:paraId="6CC31027" w14:textId="637711EE" w:rsidR="004B14CC" w:rsidRPr="003D31D4"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NW should be able to send OD-SSB indication for multiple SCells simultaneously by a MAC CE.</w:t>
      </w:r>
    </w:p>
    <w:p w14:paraId="5BCAB85F"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p>
    <w:p w14:paraId="0B1003C9"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r w:rsidRPr="00131909">
        <w:rPr>
          <w:rFonts w:cs="Arial"/>
          <w:lang w:val="en-US" w:eastAsia="ja-JP"/>
        </w:rPr>
        <w:t>Measurement on OD-SSB:</w:t>
      </w:r>
    </w:p>
    <w:p w14:paraId="006DDF62"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Measurement based on OD-SSB in both case 1 and case 2 will be considered. (case 1 and case 2 defined in RAN1).</w:t>
      </w:r>
    </w:p>
    <w:p w14:paraId="121F7045"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For Case #1, the UE does not expect to measure SSB when on-demand SSB transmission is deactivated. In other words, the UE expects to measure SSB when on-demand SSB transmission is activated.</w:t>
      </w:r>
    </w:p>
    <w:p w14:paraId="5B22CD59"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does not handle the issue raised in R2-2407414 in OD-SSB based measurements.</w:t>
      </w:r>
    </w:p>
    <w:p w14:paraId="612CC335"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study how the UE to perform L3 measurement according to OD-SSB L3 RRM configuration.</w:t>
      </w:r>
    </w:p>
    <w:p w14:paraId="5C898E33" w14:textId="77777777" w:rsidR="003F2A8F" w:rsidRDefault="003F2A8F" w:rsidP="00A867AD">
      <w:pPr>
        <w:rPr>
          <w:lang w:eastAsia="sv-SE"/>
        </w:rPr>
      </w:pPr>
    </w:p>
    <w:p w14:paraId="39848211" w14:textId="4A884987" w:rsidR="009352F3" w:rsidRDefault="00AF769E" w:rsidP="00A867AD">
      <w:pPr>
        <w:rPr>
          <w:lang w:eastAsia="sv-SE"/>
        </w:rPr>
      </w:pPr>
      <w:r>
        <w:rPr>
          <w:lang w:eastAsia="sv-SE"/>
        </w:rPr>
        <w:t>Further, i</w:t>
      </w:r>
      <w:r w:rsidR="009352F3">
        <w:rPr>
          <w:lang w:eastAsia="sv-SE"/>
        </w:rPr>
        <w:t>n the last RAN</w:t>
      </w:r>
      <w:r>
        <w:rPr>
          <w:lang w:eastAsia="sv-SE"/>
        </w:rPr>
        <w:t>4</w:t>
      </w:r>
      <w:r w:rsidR="009352F3">
        <w:rPr>
          <w:lang w:eastAsia="sv-SE"/>
        </w:rPr>
        <w:t xml:space="preserve"> meeting, RAN2 has received the following LS from RA</w:t>
      </w:r>
      <w:r>
        <w:rPr>
          <w:lang w:eastAsia="sv-SE"/>
        </w:rPr>
        <w:t>N4 [</w:t>
      </w:r>
      <w:r w:rsidR="002C4FD8">
        <w:rPr>
          <w:lang w:eastAsia="sv-SE"/>
        </w:rPr>
        <w:t>3</w:t>
      </w:r>
      <w:r>
        <w:rPr>
          <w:lang w:eastAsia="sv-SE"/>
        </w:rPr>
        <w:t>]:</w:t>
      </w:r>
    </w:p>
    <w:tbl>
      <w:tblPr>
        <w:tblStyle w:val="TableGrid"/>
        <w:tblW w:w="0" w:type="auto"/>
        <w:tblLook w:val="04A0" w:firstRow="1" w:lastRow="0" w:firstColumn="1" w:lastColumn="0" w:noHBand="0" w:noVBand="1"/>
      </w:tblPr>
      <w:tblGrid>
        <w:gridCol w:w="9629"/>
      </w:tblGrid>
      <w:tr w:rsidR="008F6476" w14:paraId="3824DE95" w14:textId="77777777" w:rsidTr="008F6476">
        <w:tc>
          <w:tcPr>
            <w:tcW w:w="9629" w:type="dxa"/>
          </w:tcPr>
          <w:p w14:paraId="55867169" w14:textId="6973E449" w:rsidR="008F6476" w:rsidRDefault="008F6476" w:rsidP="00E37D89">
            <w:pPr>
              <w:spacing w:after="0"/>
              <w:rPr>
                <w:rFonts w:ascii="Times New Roman" w:hAnsi="Times New Roman"/>
                <w:lang w:val="en-US"/>
              </w:rPr>
            </w:pPr>
            <w:r>
              <w:rPr>
                <w:rFonts w:ascii="Times New Roman" w:hAnsi="Times New Roman"/>
              </w:rPr>
              <w:t xml:space="preserve">RAN4#112bis extensively discussed impact on RRM requirements from SSB adaptation. </w:t>
            </w:r>
            <w:r>
              <w:rPr>
                <w:rFonts w:ascii="Times New Roman" w:hAnsi="Times New Roman"/>
                <w:lang w:val="en-US"/>
              </w:rPr>
              <w:t>The following agreements were reached after discussion:</w:t>
            </w:r>
          </w:p>
          <w:p w14:paraId="21B9B1BF" w14:textId="77777777" w:rsidR="008F6476" w:rsidRPr="00CF001F" w:rsidRDefault="008F6476" w:rsidP="00E37D89">
            <w:pPr>
              <w:spacing w:after="0"/>
              <w:ind w:left="360"/>
              <w:rPr>
                <w:rFonts w:ascii="Times New Roman" w:hAnsi="Times New Roman"/>
                <w:i/>
                <w:iCs/>
                <w:lang w:val="en-US"/>
              </w:rPr>
            </w:pPr>
            <w:r w:rsidRPr="00CF001F">
              <w:rPr>
                <w:rFonts w:ascii="Times New Roman" w:hAnsi="Times New Roman"/>
                <w:i/>
                <w:iCs/>
                <w:lang w:val="en-US"/>
              </w:rPr>
              <w:t>Agreements:</w:t>
            </w:r>
          </w:p>
          <w:p w14:paraId="6BE4B5BD" w14:textId="77777777" w:rsidR="008F6476" w:rsidRPr="00B662D7" w:rsidRDefault="008F6476" w:rsidP="00E37D89">
            <w:pPr>
              <w:numPr>
                <w:ilvl w:val="0"/>
                <w:numId w:val="22"/>
              </w:numPr>
              <w:overflowPunct/>
              <w:autoSpaceDE/>
              <w:autoSpaceDN/>
              <w:adjustRightInd/>
              <w:spacing w:after="0"/>
              <w:ind w:left="720"/>
              <w:jc w:val="left"/>
              <w:textAlignment w:val="auto"/>
              <w:rPr>
                <w:rFonts w:ascii="Times New Roman" w:hAnsi="Times New Roman"/>
                <w:bCs/>
                <w:i/>
                <w:iCs/>
                <w:lang w:val="en-US"/>
              </w:rPr>
            </w:pPr>
            <w:r w:rsidRPr="00B662D7">
              <w:rPr>
                <w:rFonts w:ascii="Times New Roman" w:hAnsi="Times New Roman"/>
                <w:bCs/>
                <w:i/>
                <w:iCs/>
                <w:lang w:val="en-US"/>
              </w:rPr>
              <w:t>RAN4 to discuss whether there are any impacts on at least the following RRM requirements due to SSB adaption:</w:t>
            </w:r>
          </w:p>
          <w:p w14:paraId="401D0D32"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L1-RSRP for serving cell</w:t>
            </w:r>
          </w:p>
          <w:p w14:paraId="3590029E"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L1-SINR</w:t>
            </w:r>
          </w:p>
          <w:p w14:paraId="70C13DDD"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BFD</w:t>
            </w:r>
          </w:p>
          <w:p w14:paraId="406F38A7"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CBD</w:t>
            </w:r>
          </w:p>
          <w:p w14:paraId="05DD31C4"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SCell activation</w:t>
            </w:r>
          </w:p>
          <w:p w14:paraId="11CAF08A"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TCI state switching</w:t>
            </w:r>
          </w:p>
          <w:p w14:paraId="317AAAC9"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 xml:space="preserve">NR intra-frequency L3 measurement </w:t>
            </w:r>
          </w:p>
          <w:p w14:paraId="186007A0" w14:textId="554E5D0F" w:rsidR="008F6476" w:rsidRPr="008F6476" w:rsidRDefault="008F6476" w:rsidP="00E37D89">
            <w:pPr>
              <w:numPr>
                <w:ilvl w:val="1"/>
                <w:numId w:val="22"/>
              </w:numPr>
              <w:overflowPunct/>
              <w:autoSpaceDE/>
              <w:autoSpaceDN/>
              <w:adjustRightInd/>
              <w:spacing w:after="0"/>
              <w:ind w:left="1440"/>
              <w:jc w:val="left"/>
              <w:textAlignment w:val="auto"/>
              <w:rPr>
                <w:rFonts w:ascii="Times New Roman" w:hAnsi="Times New Roman"/>
                <w:bCs/>
                <w:lang w:val="en-US"/>
              </w:rPr>
            </w:pPr>
            <w:r w:rsidRPr="00B662D7">
              <w:rPr>
                <w:rFonts w:ascii="Times New Roman" w:hAnsi="Times New Roman"/>
                <w:bCs/>
                <w:i/>
                <w:iCs/>
                <w:lang w:val="en-US"/>
              </w:rPr>
              <w:t xml:space="preserve">NR inter-frequency L3 measurement </w:t>
            </w:r>
            <w:r>
              <w:rPr>
                <w:rFonts w:ascii="Times New Roman" w:hAnsi="Times New Roman"/>
                <w:bCs/>
                <w:i/>
                <w:iCs/>
                <w:lang w:val="en-US"/>
              </w:rPr>
              <w:br/>
            </w:r>
          </w:p>
          <w:p w14:paraId="2A959F0B" w14:textId="15EBCB23" w:rsidR="008F6476" w:rsidRPr="008F6476" w:rsidRDefault="008F6476" w:rsidP="00E37D89">
            <w:pPr>
              <w:spacing w:after="0"/>
              <w:rPr>
                <w:rFonts w:ascii="Times New Roman" w:eastAsiaTheme="minorEastAsia" w:hAnsi="Times New Roman"/>
                <w:bCs/>
                <w:lang w:val="en-US"/>
              </w:rPr>
            </w:pPr>
            <w:r>
              <w:rPr>
                <w:rFonts w:ascii="Times New Roman" w:hAnsi="Times New Roman"/>
                <w:bCs/>
                <w:lang w:val="en-US"/>
              </w:rPr>
              <w:t>However, L3 measurement requirement in RAN4 is defined based on SMTC configuration rather than SSB configuration in legacy. RAN4 would like to ask RAN2 that whether there is any SMTC impact due to SSB adaptation</w:t>
            </w:r>
            <w:r>
              <w:rPr>
                <w:rFonts w:ascii="Times New Roman" w:eastAsiaTheme="minorEastAsia" w:hAnsi="Times New Roman" w:hint="eastAsia"/>
                <w:bCs/>
                <w:lang w:val="en-US"/>
              </w:rPr>
              <w:t>.</w:t>
            </w:r>
          </w:p>
          <w:p w14:paraId="490322FE" w14:textId="77777777" w:rsidR="008F6476" w:rsidRPr="00F32DF8" w:rsidRDefault="008F6476" w:rsidP="00E37D89">
            <w:pPr>
              <w:pStyle w:val="Header"/>
              <w:rPr>
                <w:rFonts w:ascii="Times New Roman" w:hAnsi="Times New Roman" w:cs="Times New Roman"/>
              </w:rPr>
            </w:pPr>
          </w:p>
          <w:p w14:paraId="18623461" w14:textId="77777777" w:rsidR="008F6476" w:rsidRPr="00F32DF8" w:rsidRDefault="008F6476" w:rsidP="00E37D89">
            <w:pPr>
              <w:spacing w:after="0"/>
              <w:rPr>
                <w:rFonts w:ascii="Times New Roman" w:hAnsi="Times New Roman"/>
                <w:b/>
              </w:rPr>
            </w:pPr>
            <w:r w:rsidRPr="00F32DF8">
              <w:rPr>
                <w:rFonts w:ascii="Times New Roman" w:hAnsi="Times New Roman"/>
                <w:b/>
              </w:rPr>
              <w:t>2. Actions:</w:t>
            </w:r>
          </w:p>
          <w:p w14:paraId="0A80395E" w14:textId="77777777" w:rsidR="008F6476" w:rsidRPr="00F32DF8" w:rsidRDefault="008F6476" w:rsidP="00E37D89">
            <w:pPr>
              <w:spacing w:after="0"/>
              <w:rPr>
                <w:rFonts w:ascii="Times New Roman" w:hAnsi="Times New Roman"/>
                <w:b/>
              </w:rPr>
            </w:pPr>
            <w:bookmarkStart w:id="0" w:name="OLE_LINK17"/>
            <w:r w:rsidRPr="00F32DF8">
              <w:rPr>
                <w:rFonts w:ascii="Times New Roman" w:hAnsi="Times New Roman"/>
                <w:b/>
              </w:rPr>
              <w:t>To RAN</w:t>
            </w:r>
            <w:r>
              <w:rPr>
                <w:rFonts w:ascii="Times New Roman" w:eastAsiaTheme="minorEastAsia" w:hAnsi="Times New Roman" w:hint="eastAsia"/>
                <w:b/>
              </w:rPr>
              <w:t>2</w:t>
            </w:r>
            <w:r w:rsidRPr="00F32DF8">
              <w:rPr>
                <w:rFonts w:ascii="Times New Roman" w:hAnsi="Times New Roman"/>
                <w:b/>
              </w:rPr>
              <w:t>.</w:t>
            </w:r>
          </w:p>
          <w:p w14:paraId="117B096A" w14:textId="7425939A" w:rsidR="008F6476" w:rsidRDefault="008F6476" w:rsidP="00E37D89">
            <w:pPr>
              <w:spacing w:after="0"/>
              <w:rPr>
                <w:lang w:eastAsia="sv-SE"/>
              </w:rPr>
            </w:pPr>
            <w:r w:rsidRPr="00F32DF8">
              <w:rPr>
                <w:rFonts w:ascii="Times New Roman" w:hAnsi="Times New Roman"/>
                <w:b/>
              </w:rPr>
              <w:t xml:space="preserve">ACTION: </w:t>
            </w:r>
            <w:r w:rsidRPr="00F32DF8">
              <w:rPr>
                <w:rFonts w:ascii="Times New Roman" w:hAnsi="Times New Roman"/>
              </w:rPr>
              <w:tab/>
            </w:r>
            <w:bookmarkEnd w:id="0"/>
            <w:r w:rsidRPr="00F32DF8">
              <w:rPr>
                <w:rFonts w:ascii="Times New Roman" w:hAnsi="Times New Roman"/>
              </w:rPr>
              <w:t>RAN4 kindly asks RAN</w:t>
            </w:r>
            <w:r>
              <w:rPr>
                <w:rFonts w:ascii="Times New Roman" w:hAnsi="Times New Roman"/>
              </w:rPr>
              <w:t xml:space="preserve">2 </w:t>
            </w:r>
            <w:r w:rsidRPr="00F32DF8">
              <w:rPr>
                <w:rFonts w:ascii="Times New Roman" w:hAnsi="Times New Roman"/>
              </w:rPr>
              <w:t xml:space="preserve">to </w:t>
            </w:r>
            <w:r w:rsidRPr="0044408A">
              <w:rPr>
                <w:rFonts w:ascii="Times New Roman" w:eastAsia="Webdings" w:hAnsi="Times New Roman" w:hint="eastAsia"/>
              </w:rPr>
              <w:t>answer the SMTC impact question due to SSB adaptation above</w:t>
            </w:r>
            <w:r>
              <w:rPr>
                <w:rFonts w:ascii="Times New Roman" w:hAnsi="Times New Roman"/>
              </w:rPr>
              <w:t>.</w:t>
            </w:r>
          </w:p>
        </w:tc>
      </w:tr>
    </w:tbl>
    <w:p w14:paraId="629D2110" w14:textId="77777777" w:rsidR="000546C2" w:rsidRDefault="000546C2" w:rsidP="000546C2">
      <w:pPr>
        <w:rPr>
          <w:lang w:eastAsia="sv-SE"/>
        </w:rPr>
      </w:pPr>
    </w:p>
    <w:p w14:paraId="6E001E8B" w14:textId="0F9DB24E" w:rsidR="00182DC4" w:rsidRDefault="000546C2" w:rsidP="00A867AD">
      <w:pPr>
        <w:rPr>
          <w:lang w:eastAsia="sv-SE"/>
        </w:rPr>
      </w:pPr>
      <w:r>
        <w:rPr>
          <w:lang w:eastAsia="sv-SE"/>
        </w:rPr>
        <w:t>Full</w:t>
      </w:r>
      <w:r w:rsidRPr="006C376F">
        <w:rPr>
          <w:lang w:eastAsia="sv-SE"/>
        </w:rPr>
        <w:t xml:space="preserve"> agreements made in RAN1#116 meeting are provided in the appendix. In this contribution, we discuss the enhancements for enabling on-demand SSB SCell</w:t>
      </w:r>
      <w:r w:rsidR="003F2A8F">
        <w:rPr>
          <w:lang w:eastAsia="sv-SE"/>
        </w:rPr>
        <w:t xml:space="preserve"> along with the MAC CE design to indicate it.</w:t>
      </w:r>
    </w:p>
    <w:p w14:paraId="2855049D" w14:textId="6F3A04E4" w:rsidR="00175A3E" w:rsidRDefault="000E0BB8" w:rsidP="003D7C92">
      <w:pPr>
        <w:pStyle w:val="Heading1"/>
      </w:pPr>
      <w:r w:rsidRPr="00C94C42">
        <w:t>Discussion</w:t>
      </w:r>
    </w:p>
    <w:p w14:paraId="17004F46" w14:textId="5B91745D" w:rsidR="000802F7" w:rsidRDefault="000802F7" w:rsidP="000802F7">
      <w:r>
        <w:t xml:space="preserve">For CA deployments, SCells with SSB-less Scell has been supported since Rel-15 for both FR1 and FR2. In Rel-18 the support for SSB-less Scell is extended for collocated cells in FR1 that are in inter-band CA (e.g. within max receive time, frequency and power difference). In the inter-base CA case, the NW signals to the UE which cell is the reference cell (e.g. a Pcell or another Scell), where the reference cell acts as the timing reference and AGC source of the SSB-less Scell. </w:t>
      </w:r>
    </w:p>
    <w:p w14:paraId="4DD571D0" w14:textId="6181BB72" w:rsidR="000802F7" w:rsidRPr="0029755C" w:rsidRDefault="000802F7" w:rsidP="000802F7">
      <w:r>
        <w:t xml:space="preserve">Supporting inter-band CA for FR2 comes with challenges, e.g. achieving synchronization, L1/L3 measurements and beam management, especially when the cells are non-collocated and only the Scells operate in FR2 while other cells in FR1. For energy saving purposes in CA, it is important for the Scells to operate in </w:t>
      </w:r>
      <w:r w:rsidR="00E72603">
        <w:t>a NES</w:t>
      </w:r>
      <w:r>
        <w:t xml:space="preserve"> mode as long as possible without or with limited SSB transmission.</w:t>
      </w:r>
    </w:p>
    <w:p w14:paraId="60C173DF" w14:textId="24CA16E9" w:rsidR="002C4053" w:rsidRPr="00325212" w:rsidRDefault="00103DC6" w:rsidP="002C4053">
      <w:pPr>
        <w:pStyle w:val="Heading2"/>
        <w:rPr>
          <w:lang w:val="en-CA"/>
        </w:rPr>
      </w:pPr>
      <w:r>
        <w:rPr>
          <w:lang w:val="en-CA"/>
        </w:rPr>
        <w:t xml:space="preserve">Signalling </w:t>
      </w:r>
      <w:r w:rsidR="002C4053">
        <w:rPr>
          <w:lang w:val="en-CA"/>
        </w:rPr>
        <w:t xml:space="preserve">for </w:t>
      </w:r>
      <w:r w:rsidR="002C4053" w:rsidRPr="00325212">
        <w:rPr>
          <w:lang w:val="en-CA"/>
        </w:rPr>
        <w:t xml:space="preserve">OD-SSB </w:t>
      </w:r>
      <w:r w:rsidR="002C4053">
        <w:rPr>
          <w:lang w:val="en-CA"/>
        </w:rPr>
        <w:t>reception</w:t>
      </w:r>
    </w:p>
    <w:p w14:paraId="417EB67B" w14:textId="4D2262C0" w:rsidR="00FB435A" w:rsidRPr="00BE7E93" w:rsidRDefault="00BE7E93" w:rsidP="00EF4956">
      <w:pPr>
        <w:rPr>
          <w:b/>
          <w:bCs/>
          <w:u w:val="single"/>
        </w:rPr>
      </w:pPr>
      <w:r w:rsidRPr="00BE7E93">
        <w:rPr>
          <w:b/>
          <w:bCs/>
          <w:u w:val="single"/>
        </w:rPr>
        <w:t>MAC CE signalling</w:t>
      </w:r>
    </w:p>
    <w:p w14:paraId="3E2883D4" w14:textId="2BC36C20" w:rsidR="00883E4F" w:rsidRDefault="00D320F5" w:rsidP="006F34CC">
      <w:r>
        <w:t xml:space="preserve">During Rel-18 SI, </w:t>
      </w:r>
      <w:r w:rsidR="00D16578">
        <w:t>it</w:t>
      </w:r>
      <w:r>
        <w:t xml:space="preserve"> was discussed that the Scells which are used as capacity cells and operating in NES mode are not expected to transmit SSBs or only transmit sparse SSBs. </w:t>
      </w:r>
      <w:r w:rsidR="000D175F">
        <w:t>gNB initiated t</w:t>
      </w:r>
      <w:r>
        <w:t xml:space="preserve">riggering </w:t>
      </w:r>
      <w:r w:rsidR="00554F2F">
        <w:t>of</w:t>
      </w:r>
      <w:r>
        <w:t xml:space="preserve"> OD-SSB in the context of Scell activation procedure</w:t>
      </w:r>
      <w:r w:rsidR="00554F2F">
        <w:t xml:space="preserve"> has been </w:t>
      </w:r>
      <w:r w:rsidR="000D175F">
        <w:t>agreed by R1</w:t>
      </w:r>
      <w:r w:rsidR="00EF4956">
        <w:t>.</w:t>
      </w:r>
      <w:r w:rsidR="008A4BBD">
        <w:t xml:space="preserve"> </w:t>
      </w:r>
    </w:p>
    <w:p w14:paraId="19125245" w14:textId="062A2E6C" w:rsidR="002E739E" w:rsidRDefault="006F34CC" w:rsidP="00D32ECD">
      <w:pPr>
        <w:rPr>
          <w:lang w:val="en-CA"/>
        </w:rPr>
      </w:pPr>
      <w:r>
        <w:rPr>
          <w:lang w:val="en-CA"/>
        </w:rPr>
        <w:t xml:space="preserve">Per R2 agreement, </w:t>
      </w:r>
      <w:r>
        <w:t xml:space="preserve">reception of on-demand SSB on an SCell is indicated by a new </w:t>
      </w:r>
      <w:r w:rsidRPr="00FD049D">
        <w:rPr>
          <w:lang w:val="en-CA"/>
        </w:rPr>
        <w:t>MAC CE signalling</w:t>
      </w:r>
      <w:r>
        <w:rPr>
          <w:lang w:val="en-CA"/>
        </w:rPr>
        <w:t xml:space="preserve"> </w:t>
      </w:r>
      <w:r w:rsidRPr="009B2865">
        <w:rPr>
          <w:lang w:val="en-CA"/>
        </w:rPr>
        <w:t>separate from the legacy MAC CE for SCell (de)activation</w:t>
      </w:r>
      <w:r w:rsidR="00F632AB">
        <w:t xml:space="preserve">. Further, since the activation of the SCell itself is based on the network’s decision, i.e. based on the reception of UE measurement and L1 CSI, </w:t>
      </w:r>
      <w:r w:rsidR="00092F52">
        <w:t>the activation decision may lag the indication for the reception of an OD-SSB.</w:t>
      </w:r>
      <w:r w:rsidR="00347358">
        <w:t xml:space="preserve"> </w:t>
      </w:r>
      <w:r w:rsidR="00347358">
        <w:rPr>
          <w:rFonts w:cs="Arial"/>
          <w:lang w:val="en-US" w:eastAsia="ja-JP"/>
        </w:rPr>
        <w:t>F</w:t>
      </w:r>
      <w:r w:rsidR="00E212DC" w:rsidRPr="00131909">
        <w:rPr>
          <w:rFonts w:cs="Arial"/>
          <w:lang w:val="en-US" w:eastAsia="ja-JP"/>
        </w:rPr>
        <w:t>or scenario 2A</w:t>
      </w:r>
      <w:r w:rsidR="002E739E">
        <w:rPr>
          <w:rFonts w:cs="Arial"/>
          <w:lang w:val="en-US" w:eastAsia="ja-JP"/>
        </w:rPr>
        <w:t xml:space="preserve"> where the OD-SSB and SCell are </w:t>
      </w:r>
      <w:r w:rsidR="00AA7F00">
        <w:rPr>
          <w:rFonts w:cs="Arial"/>
          <w:lang w:val="en-US" w:eastAsia="ja-JP"/>
        </w:rPr>
        <w:t>indicated and activated together</w:t>
      </w:r>
      <w:r w:rsidR="00347358">
        <w:rPr>
          <w:lang w:val="en-CA"/>
        </w:rPr>
        <w:t>,</w:t>
      </w:r>
      <w:r w:rsidR="00AA7F00">
        <w:rPr>
          <w:lang w:val="en-CA"/>
        </w:rPr>
        <w:t xml:space="preserve"> R2 agreed to not </w:t>
      </w:r>
      <w:r w:rsidR="00AA7F00" w:rsidRPr="00AA7F00">
        <w:t>introduce further new MAC CE that combines SCell activation/deactivation and OD-SSB indication.</w:t>
      </w:r>
    </w:p>
    <w:p w14:paraId="49254765" w14:textId="0A3F6CBB" w:rsidR="00725F7E" w:rsidRDefault="00A936A8" w:rsidP="00D32ECD">
      <w:r>
        <w:t xml:space="preserve">Per RAN1 agreements, </w:t>
      </w:r>
      <w:r w:rsidR="00D32ECD">
        <w:t xml:space="preserve">MAC CE based signalling is used to indicate </w:t>
      </w:r>
      <w:r w:rsidR="003E5973">
        <w:t xml:space="preserve">the (de)-activation of </w:t>
      </w:r>
      <w:r w:rsidR="00D32ECD">
        <w:t>on-demand SSB transmission on an SCell supporting on-demand SSB SCell operation. RAN1 further agreed that f</w:t>
      </w:r>
      <w:r w:rsidR="00725F7E">
        <w:t xml:space="preserve">or a cell supporting on-demand SSB SCell operation, multiple candidate values can be configured by RRC </w:t>
      </w:r>
      <w:r w:rsidR="00E2253D">
        <w:t xml:space="preserve">for the periodicity of the on-demand SSB, </w:t>
      </w:r>
      <w:r w:rsidR="00725F7E">
        <w:t xml:space="preserve">and the applicable </w:t>
      </w:r>
      <w:r w:rsidR="003E5973">
        <w:t xml:space="preserve">periodicity </w:t>
      </w:r>
      <w:r w:rsidR="00725F7E">
        <w:t>value can be indicated by MAC CE.</w:t>
      </w:r>
      <w:r w:rsidR="00E72778">
        <w:t xml:space="preserve"> It is </w:t>
      </w:r>
      <w:r w:rsidR="00E72778" w:rsidRPr="00E72778">
        <w:t>FFS</w:t>
      </w:r>
      <w:r w:rsidR="00E72778">
        <w:t xml:space="preserve"> whether there are a</w:t>
      </w:r>
      <w:r w:rsidR="00E72778" w:rsidRPr="00E72778">
        <w:t>ny other relevant parameters</w:t>
      </w:r>
      <w:r w:rsidR="00D200E1">
        <w:t xml:space="preserve">. However, looking at the list of parameters </w:t>
      </w:r>
      <w:r w:rsidR="00BF5B31">
        <w:t>from RAN1, it appears like there are no other parameters that need to be indicated dynamically.</w:t>
      </w:r>
      <w:r w:rsidR="0084479D">
        <w:t xml:space="preserve"> </w:t>
      </w:r>
    </w:p>
    <w:p w14:paraId="7E794CE9" w14:textId="5D524897" w:rsidR="00BC2E88" w:rsidRDefault="00BC2E88" w:rsidP="00BC2E88">
      <w:pPr>
        <w:ind w:left="1418" w:hanging="1418"/>
      </w:pPr>
      <w:r w:rsidRPr="009F2808">
        <w:rPr>
          <w:b/>
          <w:bCs/>
          <w:lang w:val="en-CA"/>
        </w:rPr>
        <w:lastRenderedPageBreak/>
        <w:t xml:space="preserve">Proposal </w:t>
      </w:r>
      <w:r w:rsidR="006B0482">
        <w:rPr>
          <w:b/>
          <w:bCs/>
          <w:lang w:val="en-CA"/>
        </w:rPr>
        <w:t>1</w:t>
      </w:r>
      <w:r w:rsidRPr="009F2808">
        <w:rPr>
          <w:b/>
          <w:bCs/>
          <w:lang w:val="en-CA"/>
        </w:rPr>
        <w:t>:</w:t>
      </w:r>
      <w:r>
        <w:rPr>
          <w:b/>
          <w:bCs/>
          <w:lang w:val="en-CA"/>
        </w:rPr>
        <w:tab/>
      </w:r>
      <w:r w:rsidR="00BF5B31" w:rsidRPr="00BF5B31">
        <w:rPr>
          <w:lang w:val="en-CA"/>
        </w:rPr>
        <w:t>T</w:t>
      </w:r>
      <w:r>
        <w:t xml:space="preserve">he OD-SSB indication </w:t>
      </w:r>
      <w:r w:rsidRPr="00FD049D">
        <w:rPr>
          <w:lang w:val="en-CA"/>
        </w:rPr>
        <w:t>MAC CE signalling</w:t>
      </w:r>
      <w:r>
        <w:rPr>
          <w:lang w:val="en-CA"/>
        </w:rPr>
        <w:t xml:space="preserve"> </w:t>
      </w:r>
      <w:r w:rsidR="001D1BB2">
        <w:rPr>
          <w:lang w:val="en-CA"/>
        </w:rPr>
        <w:t>indicates</w:t>
      </w:r>
      <w:r>
        <w:rPr>
          <w:lang w:val="en-CA"/>
        </w:rPr>
        <w:t xml:space="preserve"> </w:t>
      </w:r>
      <w:r w:rsidR="00976454">
        <w:rPr>
          <w:lang w:val="en-CA"/>
        </w:rPr>
        <w:t xml:space="preserve">OD-SSB (de)-activation per </w:t>
      </w:r>
      <w:r>
        <w:rPr>
          <w:lang w:val="en-CA"/>
        </w:rPr>
        <w:t xml:space="preserve">SCell, </w:t>
      </w:r>
      <w:r w:rsidR="00976454">
        <w:rPr>
          <w:lang w:val="en-CA"/>
        </w:rPr>
        <w:t>along with</w:t>
      </w:r>
      <w:r>
        <w:rPr>
          <w:lang w:val="en-CA"/>
        </w:rPr>
        <w:t xml:space="preserve"> the applicable </w:t>
      </w:r>
      <w:r w:rsidR="00B341CA">
        <w:rPr>
          <w:lang w:val="en-CA"/>
        </w:rPr>
        <w:t xml:space="preserve">OD-SSB </w:t>
      </w:r>
      <w:r w:rsidR="00952996">
        <w:rPr>
          <w:lang w:val="en-CA"/>
        </w:rPr>
        <w:t>periodicity</w:t>
      </w:r>
      <w:r w:rsidR="008065D3">
        <w:rPr>
          <w:lang w:val="en-CA"/>
        </w:rPr>
        <w:t xml:space="preserve"> </w:t>
      </w:r>
      <w:r w:rsidR="000400ED">
        <w:rPr>
          <w:lang w:val="en-CA"/>
        </w:rPr>
        <w:t>per activated SCell</w:t>
      </w:r>
      <w:r>
        <w:rPr>
          <w:lang w:val="en-CA"/>
        </w:rPr>
        <w:t>.</w:t>
      </w:r>
      <w:r w:rsidR="00D02A30">
        <w:rPr>
          <w:lang w:val="en-CA"/>
        </w:rPr>
        <w:t xml:space="preserve"> No other parameters need to be included in the MAC CE.</w:t>
      </w:r>
    </w:p>
    <w:p w14:paraId="415320EE" w14:textId="77777777" w:rsidR="000D2295" w:rsidRDefault="007E0181" w:rsidP="005365A2">
      <w:r>
        <w:t xml:space="preserve">Given R1 agreed to indicate a value associated with the OD-SSB periodicity, R2 can assume that there will be </w:t>
      </w:r>
      <w:r w:rsidR="003F4152">
        <w:t xml:space="preserve">an additional field </w:t>
      </w:r>
      <w:r>
        <w:t xml:space="preserve">to indicate the periodicity index from the values configured in RRC. </w:t>
      </w:r>
      <w:r w:rsidR="005365A2">
        <w:t xml:space="preserve">RAN1 agreed that </w:t>
      </w:r>
      <w:r w:rsidR="00AF307C">
        <w:t>n</w:t>
      </w:r>
      <w:r w:rsidR="005365A2">
        <w:t xml:space="preserve">o new </w:t>
      </w:r>
      <w:r w:rsidR="00AF307C">
        <w:t xml:space="preserve">periodicity configuration </w:t>
      </w:r>
      <w:r w:rsidR="005365A2">
        <w:t xml:space="preserve">values </w:t>
      </w:r>
      <w:r w:rsidR="00AF307C">
        <w:t xml:space="preserve">will be </w:t>
      </w:r>
      <w:r w:rsidR="005365A2">
        <w:t>introduced in Rel-19</w:t>
      </w:r>
      <w:r w:rsidR="00AF307C">
        <w:t xml:space="preserve"> for the OD-SSB</w:t>
      </w:r>
      <w:r w:rsidR="005365A2">
        <w:t>, other than legacy values (5 ms, 10 ms, 20 ms, 40 ms, 80 ms, or 160 ms)</w:t>
      </w:r>
      <w:r w:rsidR="00F5006B">
        <w:t xml:space="preserve">. </w:t>
      </w:r>
    </w:p>
    <w:p w14:paraId="23A5234A" w14:textId="73ED3A32" w:rsidR="000D2295" w:rsidRDefault="000D2295" w:rsidP="00FE5B51">
      <w:pPr>
        <w:ind w:left="1701" w:hanging="1701"/>
      </w:pPr>
      <w:r>
        <w:rPr>
          <w:b/>
          <w:bCs/>
          <w:lang w:val="en-CA"/>
        </w:rPr>
        <w:t>Observation</w:t>
      </w:r>
      <w:r w:rsidRPr="009F2808">
        <w:rPr>
          <w:b/>
          <w:bCs/>
          <w:lang w:val="en-CA"/>
        </w:rPr>
        <w:t xml:space="preserve"> </w:t>
      </w:r>
      <w:r>
        <w:rPr>
          <w:b/>
          <w:bCs/>
          <w:lang w:val="en-CA"/>
        </w:rPr>
        <w:t>1</w:t>
      </w:r>
      <w:r w:rsidRPr="009F2808">
        <w:rPr>
          <w:b/>
          <w:bCs/>
          <w:lang w:val="en-CA"/>
        </w:rPr>
        <w:t>:</w:t>
      </w:r>
      <w:r>
        <w:rPr>
          <w:b/>
          <w:bCs/>
          <w:lang w:val="en-CA"/>
        </w:rPr>
        <w:tab/>
      </w:r>
      <w:r>
        <w:rPr>
          <w:lang w:val="en-CA"/>
        </w:rPr>
        <w:t xml:space="preserve">RAN1 agreed to reuse legacy values for the configuration of the OD-SSB periodicity, including </w:t>
      </w:r>
      <w:r>
        <w:t>(5 ms, 10 ms, 20 ms, 40 ms, 80 ms, or 160 ms)</w:t>
      </w:r>
      <w:r>
        <w:rPr>
          <w:lang w:val="en-CA"/>
        </w:rPr>
        <w:t>.</w:t>
      </w:r>
    </w:p>
    <w:p w14:paraId="7C474993" w14:textId="3AA5DBED" w:rsidR="007E0181" w:rsidRDefault="00F5006B" w:rsidP="007E0181">
      <w:r>
        <w:t xml:space="preserve">Therefore, 3 bits is sufficient to indicate which periodicity is </w:t>
      </w:r>
      <w:r w:rsidR="000D2295">
        <w:t>applied for the OD-SSB.</w:t>
      </w:r>
    </w:p>
    <w:p w14:paraId="55DE8A35" w14:textId="6CA58663" w:rsidR="007E0181" w:rsidRDefault="007E0181" w:rsidP="007E0181">
      <w:pPr>
        <w:ind w:left="1418" w:hanging="1418"/>
      </w:pPr>
      <w:r w:rsidRPr="009F2808">
        <w:rPr>
          <w:b/>
          <w:bCs/>
          <w:lang w:val="en-CA"/>
        </w:rPr>
        <w:t xml:space="preserve">Proposal </w:t>
      </w:r>
      <w:r w:rsidR="006B0482">
        <w:rPr>
          <w:b/>
          <w:bCs/>
          <w:lang w:val="en-CA"/>
        </w:rPr>
        <w:t>2</w:t>
      </w:r>
      <w:r w:rsidRPr="009F2808">
        <w:rPr>
          <w:b/>
          <w:bCs/>
          <w:lang w:val="en-CA"/>
        </w:rPr>
        <w:t>:</w:t>
      </w:r>
      <w:r>
        <w:rPr>
          <w:b/>
          <w:bCs/>
          <w:lang w:val="en-CA"/>
        </w:rPr>
        <w:tab/>
      </w:r>
      <w:r w:rsidR="000D2295">
        <w:t>3 bits is sufficient to indicate which periodicity is applied for the OD-SSB.</w:t>
      </w:r>
    </w:p>
    <w:p w14:paraId="5C7070BA" w14:textId="67A4D460" w:rsidR="00DF08A7" w:rsidRDefault="00D403AD" w:rsidP="00D17E7C">
      <w:r>
        <w:t xml:space="preserve">From a MAC CE design </w:t>
      </w:r>
      <w:r w:rsidR="00762F5A">
        <w:t xml:space="preserve">perspective, </w:t>
      </w:r>
      <w:r w:rsidR="00004D1E">
        <w:t>R2</w:t>
      </w:r>
      <w:r w:rsidR="00D17E7C">
        <w:t xml:space="preserve"> agreed that </w:t>
      </w:r>
      <w:r w:rsidR="00D17E7C" w:rsidRPr="00D17E7C">
        <w:t>NW should be able to send OD-SSB indication for multiple SCells simultaneously by a MAC CE.</w:t>
      </w:r>
      <w:r w:rsidR="00D17E7C">
        <w:t xml:space="preserve"> Therefore, a</w:t>
      </w:r>
      <w:r w:rsidR="00506F5B">
        <w:t xml:space="preserve"> </w:t>
      </w:r>
      <w:r w:rsidR="00146396">
        <w:t xml:space="preserve">bit map </w:t>
      </w:r>
      <w:r w:rsidR="00D17E7C">
        <w:t>can be</w:t>
      </w:r>
      <w:r w:rsidR="00146396">
        <w:t xml:space="preserve"> used to indica</w:t>
      </w:r>
      <w:r w:rsidR="00152F0B">
        <w:t xml:space="preserve">te the SCells </w:t>
      </w:r>
      <w:r w:rsidR="00506F5B" w:rsidRPr="00E3155E">
        <w:t xml:space="preserve">for which the </w:t>
      </w:r>
      <w:r w:rsidR="00506F5B">
        <w:t>OD-SSB is indicated</w:t>
      </w:r>
      <w:r w:rsidR="00506F5B" w:rsidRPr="00E3155E">
        <w:t xml:space="preserve">. </w:t>
      </w:r>
      <w:r w:rsidR="00152F0B">
        <w:t xml:space="preserve">For each indicated SCell, an additional </w:t>
      </w:r>
      <w:r w:rsidR="004D7793">
        <w:t xml:space="preserve">(optional) field </w:t>
      </w:r>
      <w:r w:rsidR="00152F0B">
        <w:t xml:space="preserve">is added to indicate the applicable periodicity index. </w:t>
      </w:r>
      <w:r w:rsidR="00506F5B">
        <w:t>The OD-SSB MAC CE therefore ha</w:t>
      </w:r>
      <w:r w:rsidR="007B229E">
        <w:t>s</w:t>
      </w:r>
      <w:r w:rsidR="00506F5B">
        <w:t xml:space="preserve"> a </w:t>
      </w:r>
      <w:r w:rsidR="007B229E">
        <w:t>variable</w:t>
      </w:r>
      <w:r w:rsidR="00506F5B">
        <w:t xml:space="preserve"> size.</w:t>
      </w:r>
      <w:r w:rsidR="009B02D0" w:rsidRPr="009B02D0">
        <w:t xml:space="preserve"> </w:t>
      </w:r>
      <w:r w:rsidR="009B02D0">
        <w:t>A sample MAC CE is illustrated in Figure 2 for such assumption, at least for the case of up to 7 SCells.</w:t>
      </w:r>
    </w:p>
    <w:p w14:paraId="283A7DC0" w14:textId="2A0B6388" w:rsidR="009B02D0" w:rsidRDefault="000E6F51" w:rsidP="009B02D0">
      <w:pPr>
        <w:jc w:val="center"/>
      </w:pPr>
      <w:r>
        <w:object w:dxaOrig="8580" w:dyaOrig="4140" w14:anchorId="6EE47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3.1pt" o:ole="">
            <v:imagedata r:id="rId12" o:title=""/>
          </v:shape>
          <o:OLEObject Type="Embed" ProgID="Visio.Drawing.15" ShapeID="_x0000_i1025" DrawAspect="Content" ObjectID="_1800345023" r:id="rId13"/>
        </w:object>
      </w:r>
      <w:r w:rsidR="009B02D0">
        <w:rPr>
          <w:rFonts w:ascii="Times New Roman" w:hAnsi="Times New Roman"/>
          <w:kern w:val="2"/>
          <w:lang w:eastAsia="ja-JP"/>
          <w14:ligatures w14:val="standardContextual"/>
        </w:rPr>
        <w:br/>
      </w:r>
      <w:r w:rsidR="009B02D0" w:rsidRPr="009B02D0">
        <w:rPr>
          <w:rFonts w:cs="Arial"/>
          <w:lang w:eastAsia="ja-JP"/>
        </w:rPr>
        <w:t xml:space="preserve">Figure </w:t>
      </w:r>
      <w:r w:rsidR="001E54A8">
        <w:rPr>
          <w:rFonts w:cs="Arial"/>
          <w:lang w:eastAsia="ja-JP"/>
        </w:rPr>
        <w:t>1</w:t>
      </w:r>
      <w:r w:rsidR="009B02D0" w:rsidRPr="009B02D0">
        <w:rPr>
          <w:rFonts w:cs="Arial"/>
          <w:lang w:eastAsia="ja-JP"/>
        </w:rPr>
        <w:t xml:space="preserve">: illustration of </w:t>
      </w:r>
      <w:r w:rsidR="009B02D0">
        <w:rPr>
          <w:rFonts w:cs="Arial"/>
          <w:lang w:eastAsia="ja-JP"/>
        </w:rPr>
        <w:t>a variable-size</w:t>
      </w:r>
      <w:r w:rsidR="009B02D0" w:rsidRPr="009B02D0">
        <w:rPr>
          <w:rFonts w:cs="Arial"/>
          <w:lang w:eastAsia="ja-JP"/>
        </w:rPr>
        <w:t xml:space="preserve"> OD-SSB MAC CE</w:t>
      </w:r>
      <w:r w:rsidR="00873EF4">
        <w:rPr>
          <w:rFonts w:cs="Arial"/>
          <w:lang w:eastAsia="ja-JP"/>
        </w:rPr>
        <w:t xml:space="preserve"> short format</w:t>
      </w:r>
      <w:r w:rsidR="009B02D0">
        <w:rPr>
          <w:rFonts w:cs="Arial"/>
          <w:lang w:eastAsia="ja-JP"/>
        </w:rPr>
        <w:br/>
      </w:r>
    </w:p>
    <w:p w14:paraId="6F1B216C" w14:textId="046C1A12" w:rsidR="00BC2E88" w:rsidRDefault="000C6663" w:rsidP="00BB23EE">
      <w:r>
        <w:t xml:space="preserve">Provided that </w:t>
      </w:r>
      <w:r w:rsidR="00AD11A2">
        <w:t>t</w:t>
      </w:r>
      <w:r>
        <w:t xml:space="preserve">he MAC CE does not provide (de)-activation of SCells, </w:t>
      </w:r>
      <w:r w:rsidR="00422FA1">
        <w:t>it is beneficial to keep the MAC CE simple and fixed in size.</w:t>
      </w:r>
      <w:r w:rsidR="00956013">
        <w:t xml:space="preserve"> </w:t>
      </w:r>
      <w:r w:rsidR="0039034A">
        <w:t xml:space="preserve"> </w:t>
      </w:r>
    </w:p>
    <w:p w14:paraId="231FD38F" w14:textId="3EAFEEF9" w:rsidR="00F866AF" w:rsidRDefault="00644AE0" w:rsidP="00B4383E">
      <w:pPr>
        <w:ind w:left="1418" w:hanging="1418"/>
      </w:pPr>
      <w:r w:rsidRPr="009F2808">
        <w:rPr>
          <w:b/>
          <w:bCs/>
          <w:lang w:val="en-CA"/>
        </w:rPr>
        <w:t xml:space="preserve">Proposal </w:t>
      </w:r>
      <w:r w:rsidR="003E0C3C">
        <w:rPr>
          <w:b/>
          <w:bCs/>
          <w:lang w:val="en-CA"/>
        </w:rPr>
        <w:t>3</w:t>
      </w:r>
      <w:r w:rsidRPr="009F2808">
        <w:rPr>
          <w:b/>
          <w:bCs/>
          <w:lang w:val="en-CA"/>
        </w:rPr>
        <w:t>:</w:t>
      </w:r>
      <w:r>
        <w:rPr>
          <w:b/>
          <w:bCs/>
          <w:lang w:val="en-CA"/>
        </w:rPr>
        <w:tab/>
      </w:r>
      <w:r w:rsidR="002C5CF8">
        <w:t xml:space="preserve">A bit map </w:t>
      </w:r>
      <w:r w:rsidR="008E60B3">
        <w:t xml:space="preserve">in a variable size MAC CE </w:t>
      </w:r>
      <w:r w:rsidR="002C5CF8">
        <w:t xml:space="preserve">is used to indicate the SCells </w:t>
      </w:r>
      <w:r w:rsidR="002C5CF8" w:rsidRPr="00E3155E">
        <w:t xml:space="preserve">for which the </w:t>
      </w:r>
      <w:r w:rsidR="002C5CF8">
        <w:t>OD-SSB is indicated</w:t>
      </w:r>
      <w:r w:rsidR="002C5CF8" w:rsidRPr="00E3155E">
        <w:t xml:space="preserve">. </w:t>
      </w:r>
      <w:r w:rsidR="002C5CF8">
        <w:t xml:space="preserve">For each indicated SCell, an additional </w:t>
      </w:r>
      <w:r w:rsidR="004D7793">
        <w:t>(</w:t>
      </w:r>
      <w:r w:rsidR="002C5CF8">
        <w:t>optional</w:t>
      </w:r>
      <w:r w:rsidR="004D7793">
        <w:t xml:space="preserve">) field </w:t>
      </w:r>
      <w:r w:rsidR="002C5CF8">
        <w:t xml:space="preserve">is added to indicate the applicable </w:t>
      </w:r>
      <w:r w:rsidR="003C1C08">
        <w:t xml:space="preserve">OD-SSB </w:t>
      </w:r>
      <w:r w:rsidR="00FE5B51">
        <w:t>periodicity</w:t>
      </w:r>
      <w:r w:rsidR="002C5CF8">
        <w:t>.</w:t>
      </w:r>
    </w:p>
    <w:p w14:paraId="553EA85D" w14:textId="57B84DB1" w:rsidR="00037245" w:rsidRDefault="003C1C08" w:rsidP="00E51301">
      <w:proofErr w:type="gramStart"/>
      <w:r>
        <w:t>Similar to</w:t>
      </w:r>
      <w:proofErr w:type="gramEnd"/>
      <w:r>
        <w:t xml:space="preserve"> the SCell Activation MAC CE, there can be two </w:t>
      </w:r>
      <w:r w:rsidR="00E51301">
        <w:t>formats</w:t>
      </w:r>
      <w:r>
        <w:t xml:space="preserve">: one short variable size format, which indicates up to 7 SCells. Another long variable size format, which indicates up to </w:t>
      </w:r>
      <w:r w:rsidR="00E80259">
        <w:t>31 SCells. The short variable size format is illustrated in Figure 1, while the long variable size format is illustrated in Figure 2</w:t>
      </w:r>
      <w:r w:rsidR="00074D62">
        <w:t>, where 3</w:t>
      </w:r>
      <w:r w:rsidR="00E0375E">
        <w:t xml:space="preserve"> bits are used to indicate the OD-SSB </w:t>
      </w:r>
      <w:r w:rsidR="00074D62">
        <w:t>periodicity</w:t>
      </w:r>
      <w:r w:rsidR="00E0375E">
        <w:t>.</w:t>
      </w:r>
    </w:p>
    <w:p w14:paraId="0CE4718A" w14:textId="6DC38F5C" w:rsidR="00037245" w:rsidRDefault="000E6F51" w:rsidP="004C3F87">
      <w:pPr>
        <w:jc w:val="center"/>
      </w:pPr>
      <w:r>
        <w:object w:dxaOrig="8595" w:dyaOrig="6690" w14:anchorId="554A2404">
          <v:shape id="_x0000_i1026" type="#_x0000_t75" style="width:304.85pt;height:236.95pt" o:ole="">
            <v:imagedata r:id="rId14" o:title=""/>
          </v:shape>
          <o:OLEObject Type="Embed" ProgID="Visio.Drawing.15" ShapeID="_x0000_i1026" DrawAspect="Content" ObjectID="_1800345024" r:id="rId15"/>
        </w:object>
      </w:r>
    </w:p>
    <w:p w14:paraId="572D1B65" w14:textId="7C9F1BFA" w:rsidR="00BE57A4" w:rsidRDefault="009F1970" w:rsidP="004C3F87">
      <w:pPr>
        <w:ind w:left="1418" w:hanging="1418"/>
        <w:jc w:val="center"/>
      </w:pPr>
      <w:r w:rsidRPr="009B02D0">
        <w:rPr>
          <w:rFonts w:cs="Arial"/>
          <w:lang w:eastAsia="ja-JP"/>
        </w:rPr>
        <w:t xml:space="preserve">Figure </w:t>
      </w:r>
      <w:r w:rsidR="004C3F87">
        <w:rPr>
          <w:rFonts w:cs="Arial"/>
          <w:lang w:eastAsia="ja-JP"/>
        </w:rPr>
        <w:t>2</w:t>
      </w:r>
      <w:r w:rsidRPr="009B02D0">
        <w:rPr>
          <w:rFonts w:cs="Arial"/>
          <w:lang w:eastAsia="ja-JP"/>
        </w:rPr>
        <w:t xml:space="preserve">: illustration of </w:t>
      </w:r>
      <w:r>
        <w:rPr>
          <w:rFonts w:cs="Arial"/>
          <w:lang w:eastAsia="ja-JP"/>
        </w:rPr>
        <w:t>a variable-size</w:t>
      </w:r>
      <w:r w:rsidRPr="009B02D0">
        <w:rPr>
          <w:rFonts w:cs="Arial"/>
          <w:lang w:eastAsia="ja-JP"/>
        </w:rPr>
        <w:t xml:space="preserve"> OD-SSB MAC CE</w:t>
      </w:r>
      <w:r>
        <w:rPr>
          <w:rFonts w:cs="Arial"/>
          <w:lang w:eastAsia="ja-JP"/>
        </w:rPr>
        <w:t xml:space="preserve"> </w:t>
      </w:r>
      <w:r w:rsidR="004C3F87">
        <w:rPr>
          <w:rFonts w:cs="Arial"/>
          <w:lang w:eastAsia="ja-JP"/>
        </w:rPr>
        <w:t>long</w:t>
      </w:r>
      <w:r>
        <w:rPr>
          <w:rFonts w:cs="Arial"/>
          <w:lang w:eastAsia="ja-JP"/>
        </w:rPr>
        <w:t xml:space="preserve"> format</w:t>
      </w:r>
    </w:p>
    <w:p w14:paraId="30CB98E0" w14:textId="39EC19CF" w:rsidR="00BE57A4" w:rsidRDefault="00BE57A4" w:rsidP="00BE57A4">
      <w:pPr>
        <w:ind w:left="1418" w:hanging="1418"/>
      </w:pPr>
      <w:r w:rsidRPr="009F2808">
        <w:rPr>
          <w:b/>
          <w:bCs/>
          <w:lang w:val="en-CA"/>
        </w:rPr>
        <w:t xml:space="preserve">Proposal </w:t>
      </w:r>
      <w:r w:rsidR="003E0C3C">
        <w:rPr>
          <w:b/>
          <w:bCs/>
          <w:lang w:val="en-CA"/>
        </w:rPr>
        <w:t>4</w:t>
      </w:r>
      <w:r w:rsidRPr="009F2808">
        <w:rPr>
          <w:b/>
          <w:bCs/>
          <w:lang w:val="en-CA"/>
        </w:rPr>
        <w:t>:</w:t>
      </w:r>
      <w:r>
        <w:rPr>
          <w:b/>
          <w:bCs/>
          <w:lang w:val="en-CA"/>
        </w:rPr>
        <w:tab/>
      </w:r>
      <w:proofErr w:type="gramStart"/>
      <w:r w:rsidR="002177E3">
        <w:rPr>
          <w:lang w:val="en-CA"/>
        </w:rPr>
        <w:t>Similar to</w:t>
      </w:r>
      <w:proofErr w:type="gramEnd"/>
      <w:r w:rsidR="002177E3">
        <w:rPr>
          <w:lang w:val="en-CA"/>
        </w:rPr>
        <w:t xml:space="preserve"> SCell Activation MAC CE, t</w:t>
      </w:r>
      <w:r w:rsidRPr="00BE57A4">
        <w:t xml:space="preserve">he OD-SSB MAC-CE supports two formats: one format indicates up to 7 SCells and </w:t>
      </w:r>
      <w:r w:rsidR="002177E3">
        <w:t>another</w:t>
      </w:r>
      <w:r w:rsidRPr="00BE57A4">
        <w:t xml:space="preserve"> format </w:t>
      </w:r>
      <w:r w:rsidR="002177E3">
        <w:t>for</w:t>
      </w:r>
      <w:r w:rsidRPr="00BE57A4">
        <w:t xml:space="preserve"> up to 31 SCells.</w:t>
      </w:r>
    </w:p>
    <w:p w14:paraId="01E45CDF" w14:textId="271BD273" w:rsidR="00BE57A4" w:rsidRDefault="00074D62" w:rsidP="009B2865">
      <w:pPr>
        <w:ind w:left="1418" w:hanging="1418"/>
      </w:pPr>
      <w:r>
        <w:t>In terms of deactivation of the OD-SSB transmission, the following mechanisms were agreed:</w:t>
      </w:r>
    </w:p>
    <w:p w14:paraId="553DCE2B" w14:textId="3037D338" w:rsidR="00074D62" w:rsidRDefault="004B0239" w:rsidP="00464211">
      <w:pPr>
        <w:pStyle w:val="ListParagraph"/>
        <w:numPr>
          <w:ilvl w:val="0"/>
          <w:numId w:val="24"/>
        </w:numPr>
      </w:pPr>
      <w:r>
        <w:t>Deactivation by RRC</w:t>
      </w:r>
      <w:r w:rsidR="00464211">
        <w:t>. RAN2 agreed that “RRC based OD-SSB transmission indication is used to indicate at least the initial activation/deactivation state of OD-SSB configuration. No need to restrict the OD-SSB activation/deactivation state indication in RRC to initial configuration.”</w:t>
      </w:r>
    </w:p>
    <w:p w14:paraId="58D24368" w14:textId="1A449D19" w:rsidR="004B0239" w:rsidRDefault="004B0239" w:rsidP="00F2278C">
      <w:pPr>
        <w:pStyle w:val="ListParagraph"/>
        <w:numPr>
          <w:ilvl w:val="0"/>
          <w:numId w:val="24"/>
        </w:numPr>
      </w:pPr>
      <w:r>
        <w:t>Deactivation by MAC CE</w:t>
      </w:r>
      <w:r w:rsidR="00210205">
        <w:t xml:space="preserve">. </w:t>
      </w:r>
      <w:r w:rsidR="009C5B10">
        <w:t>RAN1 agreed to support explicit indication of deactivation via MAC-CE.</w:t>
      </w:r>
      <w:r w:rsidR="00464211">
        <w:t xml:space="preserve"> </w:t>
      </w:r>
      <w:r w:rsidR="00210205">
        <w:t xml:space="preserve">The MAC CE design above is </w:t>
      </w:r>
      <w:r w:rsidR="0034496F">
        <w:t>in line</w:t>
      </w:r>
      <w:r w:rsidR="00210205">
        <w:t xml:space="preserve"> with th</w:t>
      </w:r>
      <w:r w:rsidR="00DA079D">
        <w:t xml:space="preserve">is </w:t>
      </w:r>
      <w:r w:rsidR="00210205">
        <w:t>agreement</w:t>
      </w:r>
      <w:r w:rsidR="0034496F">
        <w:t>,</w:t>
      </w:r>
      <w:r w:rsidR="00DA079D">
        <w:t xml:space="preserve"> as the C bit can be used to activate/deactivate the OD-SSB transmission.</w:t>
      </w:r>
    </w:p>
    <w:p w14:paraId="58DF7FCB" w14:textId="4A08706C" w:rsidR="003C7B5E" w:rsidRDefault="004B0239" w:rsidP="00164F1D">
      <w:pPr>
        <w:pStyle w:val="ListParagraph"/>
        <w:numPr>
          <w:ilvl w:val="0"/>
          <w:numId w:val="24"/>
        </w:numPr>
      </w:pPr>
      <w:r>
        <w:t>Deactivation after N transmission occasions</w:t>
      </w:r>
      <w:r w:rsidR="0034496F">
        <w:t xml:space="preserve">. RAN1 </w:t>
      </w:r>
      <w:r w:rsidR="00164F1D">
        <w:t>also agreed to support “</w:t>
      </w:r>
      <w:r w:rsidR="00164F1D" w:rsidRPr="00164F1D">
        <w:t>Option 2: Configuration/indication of the number N of OD-SSB bursts</w:t>
      </w:r>
      <w:r w:rsidR="00164F1D">
        <w:t>”</w:t>
      </w:r>
      <w:r w:rsidR="00A33072">
        <w:t xml:space="preserve">. While the agreement says “configuration/indication”, </w:t>
      </w:r>
      <w:r w:rsidR="00E808A1">
        <w:t>we think configuring the value N is sufficient and there is no need to also support the dynamic indication of N</w:t>
      </w:r>
      <w:r w:rsidR="002B54B1">
        <w:t>, given the gNB already has an option to dynamically deactivate the OD-SSB transmission by MAC CE</w:t>
      </w:r>
      <w:r w:rsidR="00603DE4">
        <w:t xml:space="preserve"> and the value of N is not envisioned to change dynamically. </w:t>
      </w:r>
      <w:r w:rsidR="003C7B5E">
        <w:t>This reduces the size of the MAC CE and complexity, especially since the MAC CE can indicate up to 32 cells.</w:t>
      </w:r>
    </w:p>
    <w:p w14:paraId="456A6D8B" w14:textId="77777777" w:rsidR="003C7B5E" w:rsidRDefault="003C7B5E" w:rsidP="003C7B5E"/>
    <w:p w14:paraId="3590280D" w14:textId="7ABDF35B" w:rsidR="004B0239" w:rsidRDefault="003C7B5E" w:rsidP="00D1021D">
      <w:pPr>
        <w:ind w:left="1418" w:hanging="1418"/>
      </w:pPr>
      <w:r w:rsidRPr="009F2808">
        <w:rPr>
          <w:b/>
          <w:bCs/>
          <w:lang w:val="en-CA"/>
        </w:rPr>
        <w:t xml:space="preserve">Proposal </w:t>
      </w:r>
      <w:r w:rsidR="00D1021D">
        <w:rPr>
          <w:b/>
          <w:bCs/>
          <w:lang w:val="en-CA"/>
        </w:rPr>
        <w:t>5</w:t>
      </w:r>
      <w:r w:rsidRPr="009F2808">
        <w:rPr>
          <w:b/>
          <w:bCs/>
          <w:lang w:val="en-CA"/>
        </w:rPr>
        <w:t>:</w:t>
      </w:r>
      <w:r>
        <w:rPr>
          <w:b/>
          <w:bCs/>
          <w:lang w:val="en-CA"/>
        </w:rPr>
        <w:tab/>
      </w:r>
      <w:r w:rsidR="00D1021D">
        <w:t xml:space="preserve">For the agreed </w:t>
      </w:r>
      <w:r>
        <w:t>RAN1</w:t>
      </w:r>
      <w:r w:rsidR="00D1021D">
        <w:t xml:space="preserve"> </w:t>
      </w:r>
      <w:r>
        <w:t>“</w:t>
      </w:r>
      <w:r w:rsidRPr="00164F1D">
        <w:t>Option 2: Configuration/indication of the number N of OD-SSB bursts</w:t>
      </w:r>
      <w:r>
        <w:t>”, the value of N is configured in RRC and is not indicated in the OD-SSB MAC CE.</w:t>
      </w:r>
      <w:r w:rsidR="00D1021D">
        <w:t xml:space="preserve"> FFS: if it is configured per SCell or per periodicity.</w:t>
      </w:r>
    </w:p>
    <w:p w14:paraId="6CE08CF3" w14:textId="77777777" w:rsidR="000719F1" w:rsidRDefault="000719F1" w:rsidP="000719F1">
      <w:pPr>
        <w:overflowPunct/>
        <w:autoSpaceDE/>
        <w:autoSpaceDN/>
        <w:adjustRightInd/>
        <w:spacing w:after="160" w:line="259" w:lineRule="auto"/>
        <w:contextualSpacing/>
        <w:jc w:val="left"/>
        <w:textAlignment w:val="auto"/>
        <w:rPr>
          <w:rFonts w:cs="Calibri"/>
        </w:rPr>
      </w:pPr>
    </w:p>
    <w:p w14:paraId="1143F7E8" w14:textId="6179E535" w:rsidR="000719F1" w:rsidRPr="00126A16" w:rsidRDefault="000719F1" w:rsidP="000719F1">
      <w:pPr>
        <w:ind w:left="1418" w:hanging="1418"/>
        <w:rPr>
          <w:b/>
          <w:bCs/>
          <w:u w:val="single"/>
        </w:rPr>
      </w:pPr>
      <w:r>
        <w:rPr>
          <w:b/>
          <w:bCs/>
          <w:u w:val="single"/>
        </w:rPr>
        <w:t>L3 measurements on OD-SSBs</w:t>
      </w:r>
    </w:p>
    <w:p w14:paraId="0E0DFA1F" w14:textId="64050A39" w:rsidR="0020052A" w:rsidRPr="0020052A" w:rsidRDefault="002C3FDB" w:rsidP="0020052A">
      <w:pPr>
        <w:overflowPunct/>
        <w:autoSpaceDE/>
        <w:autoSpaceDN/>
        <w:adjustRightInd/>
        <w:spacing w:after="160" w:line="259" w:lineRule="auto"/>
        <w:contextualSpacing/>
        <w:jc w:val="left"/>
        <w:textAlignment w:val="auto"/>
        <w:rPr>
          <w:rFonts w:cs="Calibri"/>
        </w:rPr>
      </w:pPr>
      <w:r>
        <w:rPr>
          <w:rFonts w:cs="Calibri"/>
        </w:rPr>
        <w:t xml:space="preserve">Per the LS from RAN4 [3], RAN4 asks RAN2 </w:t>
      </w:r>
      <w:r w:rsidRPr="002C3FDB">
        <w:rPr>
          <w:rFonts w:cs="Calibri"/>
        </w:rPr>
        <w:t>whether there are any impacts on RRM requirements due to SSB adap</w:t>
      </w:r>
      <w:r w:rsidR="00420D99">
        <w:rPr>
          <w:rFonts w:cs="Calibri"/>
        </w:rPr>
        <w:t>ta</w:t>
      </w:r>
      <w:r w:rsidRPr="002C3FDB">
        <w:rPr>
          <w:rFonts w:cs="Calibri"/>
        </w:rPr>
        <w:t>tion</w:t>
      </w:r>
      <w:r>
        <w:rPr>
          <w:rFonts w:cs="Calibri"/>
        </w:rPr>
        <w:t xml:space="preserve"> relating to </w:t>
      </w:r>
      <w:r w:rsidR="009525C1">
        <w:rPr>
          <w:rFonts w:cs="Calibri"/>
        </w:rPr>
        <w:t>intra/</w:t>
      </w:r>
      <w:r w:rsidRPr="002C3FDB">
        <w:rPr>
          <w:rFonts w:cs="Calibri"/>
        </w:rPr>
        <w:t>inter-frequency L3 measurement</w:t>
      </w:r>
      <w:r>
        <w:rPr>
          <w:rFonts w:cs="Calibri"/>
        </w:rPr>
        <w:t xml:space="preserve">. </w:t>
      </w:r>
      <w:r w:rsidR="00F72E8B" w:rsidRPr="00F72E8B">
        <w:rPr>
          <w:rFonts w:cs="Calibri"/>
        </w:rPr>
        <w:t>Adaptation of SSB periodicity can therefore lead to failure of UE performing L3 measurement.</w:t>
      </w:r>
      <w:r w:rsidR="00F72E8B">
        <w:rPr>
          <w:rFonts w:cs="Calibri"/>
        </w:rPr>
        <w:t xml:space="preserve"> </w:t>
      </w:r>
      <w:r w:rsidR="0020052A" w:rsidRPr="0020052A">
        <w:rPr>
          <w:rFonts w:cs="Calibri"/>
        </w:rPr>
        <w:t xml:space="preserve">RAN2 discussed </w:t>
      </w:r>
      <w:r w:rsidR="0020052A">
        <w:rPr>
          <w:rFonts w:cs="Calibri"/>
        </w:rPr>
        <w:t>L3 measurements on OD-SSB, which can have</w:t>
      </w:r>
      <w:r w:rsidR="0020052A" w:rsidRPr="0020052A">
        <w:rPr>
          <w:rFonts w:cs="Calibri"/>
        </w:rPr>
        <w:t xml:space="preserve"> a different periodicity</w:t>
      </w:r>
      <w:r w:rsidR="0020052A">
        <w:rPr>
          <w:rFonts w:cs="Calibri"/>
        </w:rPr>
        <w:t xml:space="preserve"> to that of the always-on SSBs;</w:t>
      </w:r>
      <w:r w:rsidR="0020052A" w:rsidRPr="0020052A">
        <w:rPr>
          <w:rFonts w:cs="Calibri"/>
        </w:rPr>
        <w:t xml:space="preserve"> the following two options were discussed with no consensus:</w:t>
      </w:r>
    </w:p>
    <w:p w14:paraId="4513BB78" w14:textId="4B951893" w:rsidR="0020052A" w:rsidRPr="0020052A" w:rsidRDefault="0020052A" w:rsidP="0020052A">
      <w:pPr>
        <w:pStyle w:val="ListParagraph"/>
        <w:numPr>
          <w:ilvl w:val="0"/>
          <w:numId w:val="18"/>
        </w:numPr>
        <w:overflowPunct/>
        <w:autoSpaceDE/>
        <w:autoSpaceDN/>
        <w:adjustRightInd/>
        <w:spacing w:after="160" w:line="259" w:lineRule="auto"/>
        <w:contextualSpacing/>
        <w:jc w:val="left"/>
        <w:textAlignment w:val="auto"/>
        <w:rPr>
          <w:rFonts w:cs="Calibri"/>
        </w:rPr>
      </w:pPr>
      <w:r w:rsidRPr="0020052A">
        <w:rPr>
          <w:rFonts w:cs="Calibri"/>
        </w:rPr>
        <w:t>Option1: Based on different measurement configuration when OD-SSB is transmitted</w:t>
      </w:r>
    </w:p>
    <w:p w14:paraId="210BB620" w14:textId="39776820" w:rsidR="0020052A" w:rsidRPr="0020052A" w:rsidRDefault="0020052A" w:rsidP="0020052A">
      <w:pPr>
        <w:pStyle w:val="ListParagraph"/>
        <w:numPr>
          <w:ilvl w:val="0"/>
          <w:numId w:val="18"/>
        </w:numPr>
        <w:overflowPunct/>
        <w:autoSpaceDE/>
        <w:autoSpaceDN/>
        <w:adjustRightInd/>
        <w:spacing w:after="160" w:line="259" w:lineRule="auto"/>
        <w:contextualSpacing/>
        <w:jc w:val="left"/>
        <w:textAlignment w:val="auto"/>
        <w:rPr>
          <w:rFonts w:cs="Calibri"/>
        </w:rPr>
      </w:pPr>
      <w:r w:rsidRPr="0020052A">
        <w:rPr>
          <w:rFonts w:cs="Calibri"/>
        </w:rPr>
        <w:t>Option2: Based on OD-SSB pattern ignoring SMTC when OD-SSB is transmitted</w:t>
      </w:r>
    </w:p>
    <w:p w14:paraId="5956A0B2" w14:textId="77777777" w:rsidR="0020052A" w:rsidRPr="0020052A" w:rsidRDefault="0020052A" w:rsidP="0020052A">
      <w:pPr>
        <w:overflowPunct/>
        <w:autoSpaceDE/>
        <w:autoSpaceDN/>
        <w:adjustRightInd/>
        <w:spacing w:after="160" w:line="259" w:lineRule="auto"/>
        <w:contextualSpacing/>
        <w:jc w:val="left"/>
        <w:textAlignment w:val="auto"/>
        <w:rPr>
          <w:rFonts w:cs="Calibri"/>
        </w:rPr>
      </w:pPr>
    </w:p>
    <w:p w14:paraId="47AB4882" w14:textId="068A3453" w:rsidR="0020052A" w:rsidRDefault="0020052A" w:rsidP="0020052A">
      <w:pPr>
        <w:overflowPunct/>
        <w:autoSpaceDE/>
        <w:autoSpaceDN/>
        <w:adjustRightInd/>
        <w:spacing w:after="160" w:line="259" w:lineRule="auto"/>
        <w:contextualSpacing/>
        <w:jc w:val="left"/>
        <w:textAlignment w:val="auto"/>
        <w:rPr>
          <w:rFonts w:cs="Calibri"/>
        </w:rPr>
      </w:pPr>
      <w:r w:rsidRPr="0020052A">
        <w:rPr>
          <w:rFonts w:cs="Calibri"/>
        </w:rPr>
        <w:t>Option 1 may require multiple SMTCs</w:t>
      </w:r>
      <w:r>
        <w:rPr>
          <w:rFonts w:cs="Calibri"/>
        </w:rPr>
        <w:t xml:space="preserve"> for the UE to perform measurements</w:t>
      </w:r>
      <w:r w:rsidR="00CB23F3">
        <w:rPr>
          <w:rFonts w:cs="Calibri"/>
        </w:rPr>
        <w:t xml:space="preserve">. </w:t>
      </w:r>
      <w:r w:rsidRPr="0020052A">
        <w:rPr>
          <w:rFonts w:cs="Calibri"/>
        </w:rPr>
        <w:t xml:space="preserve">Option 2 is simpler, as the transmission of OD-SSB is changing dynamically, </w:t>
      </w:r>
      <w:r w:rsidR="00CB23F3">
        <w:rPr>
          <w:rFonts w:cs="Calibri"/>
        </w:rPr>
        <w:t xml:space="preserve">however </w:t>
      </w:r>
      <w:r w:rsidRPr="0020052A">
        <w:rPr>
          <w:rFonts w:cs="Calibri"/>
        </w:rPr>
        <w:t xml:space="preserve">it means that UE won’t measure the OD-SSB, </w:t>
      </w:r>
      <w:r w:rsidRPr="0020052A">
        <w:rPr>
          <w:rFonts w:cs="Calibri"/>
        </w:rPr>
        <w:lastRenderedPageBreak/>
        <w:t>unless UE measure</w:t>
      </w:r>
      <w:r w:rsidR="00EC5C1E">
        <w:rPr>
          <w:rFonts w:cs="Calibri"/>
        </w:rPr>
        <w:t>s</w:t>
      </w:r>
      <w:r w:rsidRPr="0020052A">
        <w:rPr>
          <w:rFonts w:cs="Calibri"/>
        </w:rPr>
        <w:t xml:space="preserve"> OD-SSB based on OD-SSB transmission pattern and not based on SMTC configuration</w:t>
      </w:r>
      <w:r w:rsidR="00EC5C1E">
        <w:rPr>
          <w:rFonts w:cs="Calibri"/>
        </w:rPr>
        <w:t xml:space="preserve"> (</w:t>
      </w:r>
      <w:r w:rsidR="00EC5C1E" w:rsidRPr="0020052A">
        <w:rPr>
          <w:rFonts w:cs="Calibri"/>
        </w:rPr>
        <w:t>as illuded to in R4 LS</w:t>
      </w:r>
      <w:r w:rsidRPr="0020052A">
        <w:rPr>
          <w:rFonts w:cs="Calibri"/>
        </w:rPr>
        <w:t xml:space="preserve">). </w:t>
      </w:r>
    </w:p>
    <w:p w14:paraId="27E36031" w14:textId="77777777" w:rsidR="00EC5C1E" w:rsidRPr="0020052A" w:rsidRDefault="00EC5C1E" w:rsidP="0020052A">
      <w:pPr>
        <w:overflowPunct/>
        <w:autoSpaceDE/>
        <w:autoSpaceDN/>
        <w:adjustRightInd/>
        <w:spacing w:after="160" w:line="259" w:lineRule="auto"/>
        <w:contextualSpacing/>
        <w:jc w:val="left"/>
        <w:textAlignment w:val="auto"/>
        <w:rPr>
          <w:rFonts w:cs="Calibri"/>
        </w:rPr>
      </w:pPr>
    </w:p>
    <w:p w14:paraId="329FD767" w14:textId="64A94B4E" w:rsidR="0020052A" w:rsidRDefault="0020052A" w:rsidP="0020052A">
      <w:pPr>
        <w:overflowPunct/>
        <w:autoSpaceDE/>
        <w:autoSpaceDN/>
        <w:adjustRightInd/>
        <w:spacing w:after="160" w:line="259" w:lineRule="auto"/>
        <w:contextualSpacing/>
        <w:jc w:val="left"/>
        <w:textAlignment w:val="auto"/>
        <w:rPr>
          <w:rFonts w:cs="Calibri"/>
        </w:rPr>
      </w:pPr>
      <w:r w:rsidRPr="0020052A">
        <w:rPr>
          <w:rFonts w:cs="Calibri"/>
        </w:rPr>
        <w:t xml:space="preserve">Option 1 </w:t>
      </w:r>
      <w:r w:rsidR="009C41D2">
        <w:rPr>
          <w:rFonts w:cs="Calibri"/>
        </w:rPr>
        <w:t>can better to consider</w:t>
      </w:r>
      <w:r w:rsidRPr="0020052A">
        <w:rPr>
          <w:rFonts w:cs="Calibri"/>
        </w:rPr>
        <w:t xml:space="preserve"> and should work for both OD-SSB and SSB adaptation.</w:t>
      </w:r>
      <w:r w:rsidR="002D329C">
        <w:rPr>
          <w:rFonts w:cs="Calibri"/>
        </w:rPr>
        <w:t xml:space="preserve"> </w:t>
      </w:r>
      <w:r w:rsidRPr="0020052A">
        <w:rPr>
          <w:rFonts w:cs="Calibri"/>
        </w:rPr>
        <w:t>Essentially the understanding now is that the UE uses on-demand SSB for RRM measurements when they are transmitted in addition to periodic SSB for RRM measurements, but this may not be simple to do when they’re on different frequencies.</w:t>
      </w:r>
    </w:p>
    <w:p w14:paraId="0B34F90B" w14:textId="77777777" w:rsidR="002967C7" w:rsidRDefault="002967C7" w:rsidP="0020052A">
      <w:pPr>
        <w:overflowPunct/>
        <w:autoSpaceDE/>
        <w:autoSpaceDN/>
        <w:adjustRightInd/>
        <w:spacing w:after="160" w:line="259" w:lineRule="auto"/>
        <w:contextualSpacing/>
        <w:jc w:val="left"/>
        <w:textAlignment w:val="auto"/>
        <w:rPr>
          <w:rFonts w:cs="Calibri"/>
        </w:rPr>
      </w:pPr>
    </w:p>
    <w:p w14:paraId="3F681018" w14:textId="7270BE16" w:rsidR="002967C7" w:rsidRDefault="002967C7" w:rsidP="002967C7">
      <w:pPr>
        <w:overflowPunct/>
        <w:autoSpaceDE/>
        <w:autoSpaceDN/>
        <w:adjustRightInd/>
        <w:spacing w:after="160" w:line="259" w:lineRule="auto"/>
        <w:contextualSpacing/>
        <w:jc w:val="left"/>
        <w:textAlignment w:val="auto"/>
        <w:rPr>
          <w:rFonts w:cs="Calibri"/>
        </w:rPr>
      </w:pPr>
      <w:r>
        <w:rPr>
          <w:rFonts w:cs="Calibri"/>
        </w:rPr>
        <w:t>From a time domain perspective, the p</w:t>
      </w:r>
      <w:r w:rsidRPr="002967C7">
        <w:rPr>
          <w:rFonts w:cs="Calibri"/>
        </w:rPr>
        <w:t>eriodicity of OD-SSB can be configured separately from the periodicity of AO-SSB</w:t>
      </w:r>
      <w:r w:rsidR="00CC0208">
        <w:rPr>
          <w:rFonts w:cs="Calibri"/>
        </w:rPr>
        <w:t>, per RAN1 agreements</w:t>
      </w:r>
      <w:r w:rsidRPr="002967C7">
        <w:rPr>
          <w:rFonts w:cs="Calibri"/>
        </w:rPr>
        <w:t>.</w:t>
      </w:r>
      <w:r w:rsidR="008B6FFE">
        <w:rPr>
          <w:rFonts w:cs="Calibri"/>
        </w:rPr>
        <w:t xml:space="preserve"> </w:t>
      </w:r>
      <w:r w:rsidRPr="002967C7">
        <w:rPr>
          <w:rFonts w:cs="Calibri"/>
        </w:rPr>
        <w:t>It has been identified that the main use case is that the periodicity of OD- SSB is equal to or smaller than that of AO-SSB.</w:t>
      </w:r>
      <w:r w:rsidR="00CC0208">
        <w:rPr>
          <w:rFonts w:cs="Calibri"/>
        </w:rPr>
        <w:t xml:space="preserve"> A separate configuration can therefore align the measurement occasions with the OD-SSB occasions. </w:t>
      </w:r>
      <w:r w:rsidR="00CC0208" w:rsidRPr="002967C7">
        <w:rPr>
          <w:rFonts w:cs="Calibri"/>
        </w:rPr>
        <w:t xml:space="preserve">RAN1 is discussing </w:t>
      </w:r>
      <w:r w:rsidR="00CC0208">
        <w:rPr>
          <w:rFonts w:cs="Calibri"/>
        </w:rPr>
        <w:t>the frequency domain r</w:t>
      </w:r>
      <w:r w:rsidR="00CC0208" w:rsidRPr="002967C7">
        <w:rPr>
          <w:rFonts w:cs="Calibri"/>
        </w:rPr>
        <w:t>elation between periodicity of AO-SSB and OD-SSB</w:t>
      </w:r>
      <w:r w:rsidR="00CC0208">
        <w:rPr>
          <w:rFonts w:cs="Calibri"/>
        </w:rPr>
        <w:t>.</w:t>
      </w:r>
    </w:p>
    <w:p w14:paraId="129F0B32" w14:textId="77777777" w:rsidR="002D329C" w:rsidRDefault="002D329C" w:rsidP="0020052A">
      <w:pPr>
        <w:overflowPunct/>
        <w:autoSpaceDE/>
        <w:autoSpaceDN/>
        <w:adjustRightInd/>
        <w:spacing w:after="160" w:line="259" w:lineRule="auto"/>
        <w:contextualSpacing/>
        <w:jc w:val="left"/>
        <w:textAlignment w:val="auto"/>
        <w:rPr>
          <w:rFonts w:cs="Calibri"/>
        </w:rPr>
      </w:pPr>
    </w:p>
    <w:p w14:paraId="3C09BACD" w14:textId="058520E9" w:rsidR="001C6E90" w:rsidRDefault="001C6E90" w:rsidP="00251290">
      <w:pPr>
        <w:ind w:left="1418" w:hanging="1418"/>
        <w:rPr>
          <w:rFonts w:cs="Calibri"/>
        </w:rPr>
      </w:pPr>
      <w:r w:rsidRPr="00527087">
        <w:rPr>
          <w:b/>
          <w:bCs/>
          <w:lang w:val="en-CA"/>
        </w:rPr>
        <w:t xml:space="preserve">Proposal </w:t>
      </w:r>
      <w:r w:rsidR="00D1021D">
        <w:rPr>
          <w:b/>
          <w:bCs/>
          <w:lang w:val="en-CA"/>
        </w:rPr>
        <w:t>6</w:t>
      </w:r>
      <w:r w:rsidRPr="00527087">
        <w:rPr>
          <w:b/>
          <w:bCs/>
          <w:lang w:val="en-CA"/>
        </w:rPr>
        <w:t>:</w:t>
      </w:r>
      <w:r w:rsidRPr="00527087">
        <w:rPr>
          <w:b/>
          <w:bCs/>
          <w:lang w:val="en-CA"/>
        </w:rPr>
        <w:tab/>
      </w:r>
      <w:r>
        <w:t xml:space="preserve">For L3 measurements on </w:t>
      </w:r>
      <w:r w:rsidR="008E68E5">
        <w:t xml:space="preserve">OD-SSBs and SSB adaptation, UE performs measurements based on </w:t>
      </w:r>
      <w:r w:rsidR="00A9192E">
        <w:rPr>
          <w:rFonts w:cs="Calibri"/>
        </w:rPr>
        <w:t>a</w:t>
      </w:r>
      <w:r w:rsidR="008E68E5" w:rsidRPr="0020052A">
        <w:rPr>
          <w:rFonts w:cs="Calibri"/>
        </w:rPr>
        <w:t xml:space="preserve"> measurement configuration </w:t>
      </w:r>
      <w:r w:rsidR="00A9192E">
        <w:rPr>
          <w:rFonts w:cs="Calibri"/>
        </w:rPr>
        <w:t xml:space="preserve">used </w:t>
      </w:r>
      <w:r w:rsidR="008E68E5" w:rsidRPr="0020052A">
        <w:rPr>
          <w:rFonts w:cs="Calibri"/>
        </w:rPr>
        <w:t>when OD-SSB is transmitted</w:t>
      </w:r>
      <w:r w:rsidR="008E68E5">
        <w:rPr>
          <w:rFonts w:cs="Calibri"/>
        </w:rPr>
        <w:t>.</w:t>
      </w:r>
    </w:p>
    <w:p w14:paraId="770EFF5E" w14:textId="0E636A49" w:rsidR="001C6E90" w:rsidRPr="00527087" w:rsidRDefault="001C6E90" w:rsidP="001C6E90">
      <w:pPr>
        <w:ind w:left="1418" w:hanging="1418"/>
        <w:rPr>
          <w:rFonts w:cs="Calibri"/>
        </w:rPr>
      </w:pPr>
      <w:r w:rsidRPr="00527087">
        <w:rPr>
          <w:b/>
          <w:bCs/>
          <w:lang w:val="en-CA"/>
        </w:rPr>
        <w:t xml:space="preserve">Proposal </w:t>
      </w:r>
      <w:r w:rsidR="00D1021D">
        <w:rPr>
          <w:b/>
          <w:bCs/>
          <w:lang w:val="en-CA"/>
        </w:rPr>
        <w:t>7</w:t>
      </w:r>
      <w:r w:rsidRPr="00527087">
        <w:rPr>
          <w:b/>
          <w:bCs/>
          <w:lang w:val="en-CA"/>
        </w:rPr>
        <w:t>:</w:t>
      </w:r>
      <w:r w:rsidRPr="00527087">
        <w:rPr>
          <w:b/>
          <w:bCs/>
          <w:lang w:val="en-CA"/>
        </w:rPr>
        <w:tab/>
      </w:r>
      <w:r w:rsidR="008E68E5">
        <w:t>Reply to RAN4 explaining a common solution for</w:t>
      </w:r>
      <w:r w:rsidR="001203DA">
        <w:t xml:space="preserve"> </w:t>
      </w:r>
      <w:r w:rsidR="00834580">
        <w:t xml:space="preserve">L3 measurements </w:t>
      </w:r>
      <w:r w:rsidR="000B1E31">
        <w:t xml:space="preserve">for OD-SSB and SSB adaptation based on proposal </w:t>
      </w:r>
      <w:r w:rsidR="00B335B0">
        <w:t>6</w:t>
      </w:r>
      <w:r w:rsidR="000B1E31">
        <w:t>.</w:t>
      </w:r>
    </w:p>
    <w:p w14:paraId="6DC63434" w14:textId="39EF49F2" w:rsidR="00856A19" w:rsidRDefault="00856A19" w:rsidP="00856A19">
      <w:pPr>
        <w:overflowPunct/>
        <w:autoSpaceDE/>
        <w:autoSpaceDN/>
        <w:adjustRightInd/>
        <w:spacing w:after="160" w:line="259" w:lineRule="auto"/>
        <w:contextualSpacing/>
        <w:jc w:val="left"/>
        <w:textAlignment w:val="auto"/>
        <w:rPr>
          <w:rFonts w:cs="Calibri"/>
        </w:rPr>
      </w:pPr>
      <w:r>
        <w:rPr>
          <w:rFonts w:cs="Calibri"/>
        </w:rPr>
        <w:t xml:space="preserve">Per the LS from RAN4 [3], RAN4 asks RAN2 </w:t>
      </w:r>
      <w:r w:rsidRPr="002C3FDB">
        <w:rPr>
          <w:rFonts w:cs="Calibri"/>
        </w:rPr>
        <w:t>whether there are any impacts on RRM requirements due to SSB adap</w:t>
      </w:r>
      <w:r>
        <w:rPr>
          <w:rFonts w:cs="Calibri"/>
        </w:rPr>
        <w:t>ta</w:t>
      </w:r>
      <w:r w:rsidRPr="002C3FDB">
        <w:rPr>
          <w:rFonts w:cs="Calibri"/>
        </w:rPr>
        <w:t>tion</w:t>
      </w:r>
      <w:r>
        <w:rPr>
          <w:rFonts w:cs="Calibri"/>
        </w:rPr>
        <w:t xml:space="preserve"> relating to BFD, RRM, and RLM. The same question can be asked, i.e. whether RLM and BFD measurements can be done on OD-SSB occasions.</w:t>
      </w:r>
    </w:p>
    <w:p w14:paraId="67CD9B89" w14:textId="77777777" w:rsidR="00856A19" w:rsidRDefault="00856A19" w:rsidP="00856A19">
      <w:pPr>
        <w:overflowPunct/>
        <w:autoSpaceDE/>
        <w:autoSpaceDN/>
        <w:adjustRightInd/>
        <w:spacing w:after="160" w:line="259" w:lineRule="auto"/>
        <w:contextualSpacing/>
        <w:jc w:val="left"/>
        <w:textAlignment w:val="auto"/>
        <w:rPr>
          <w:rFonts w:cs="Calibri"/>
        </w:rPr>
      </w:pPr>
    </w:p>
    <w:p w14:paraId="341D9412" w14:textId="6A4AAAF5" w:rsidR="00856A19" w:rsidRDefault="00856A19" w:rsidP="0013532A">
      <w:pPr>
        <w:ind w:left="1418" w:hanging="1418"/>
        <w:rPr>
          <w:rFonts w:cs="Calibri"/>
        </w:rPr>
      </w:pPr>
      <w:r w:rsidRPr="00527087">
        <w:rPr>
          <w:b/>
          <w:bCs/>
          <w:lang w:val="en-CA"/>
        </w:rPr>
        <w:t xml:space="preserve">Proposal </w:t>
      </w:r>
      <w:r w:rsidR="00D1021D">
        <w:rPr>
          <w:b/>
          <w:bCs/>
          <w:lang w:val="en-CA"/>
        </w:rPr>
        <w:t>8</w:t>
      </w:r>
      <w:r w:rsidRPr="00527087">
        <w:rPr>
          <w:b/>
          <w:bCs/>
          <w:lang w:val="en-CA"/>
        </w:rPr>
        <w:t>:</w:t>
      </w:r>
      <w:r w:rsidRPr="00527087">
        <w:rPr>
          <w:b/>
          <w:bCs/>
          <w:lang w:val="en-CA"/>
        </w:rPr>
        <w:tab/>
      </w:r>
      <w:r>
        <w:t>RAN2 to discuss and evaluate whether RLM and BFD measurements can be done on OD-SSB transmission occasions.</w:t>
      </w:r>
    </w:p>
    <w:p w14:paraId="2A6E5849" w14:textId="77777777" w:rsidR="008A0055" w:rsidRPr="00C94C42" w:rsidRDefault="008A0055" w:rsidP="008A0055">
      <w:pPr>
        <w:pStyle w:val="Heading1"/>
      </w:pPr>
      <w:r w:rsidRPr="00C94C42">
        <w:t>Conclusion</w:t>
      </w:r>
    </w:p>
    <w:p w14:paraId="663DBADD" w14:textId="062A72D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 demand SSB reception </w:t>
      </w:r>
      <w:r w:rsidR="00A62BDA">
        <w:rPr>
          <w:lang w:val="en-US"/>
        </w:rPr>
        <w:t>on SCells</w:t>
      </w:r>
      <w:r w:rsidR="008B7372" w:rsidRPr="00C94C42">
        <w:rPr>
          <w:lang w:val="en-US"/>
        </w:rPr>
        <w:t>:</w:t>
      </w:r>
    </w:p>
    <w:p w14:paraId="7AAEAB58" w14:textId="77777777" w:rsidR="00137FEB" w:rsidRDefault="00137FEB" w:rsidP="00137FEB">
      <w:pPr>
        <w:ind w:left="1418" w:hanging="1418"/>
      </w:pPr>
      <w:r w:rsidRPr="009F2808">
        <w:rPr>
          <w:b/>
          <w:bCs/>
          <w:lang w:val="en-CA"/>
        </w:rPr>
        <w:t xml:space="preserve">Proposal </w:t>
      </w:r>
      <w:r>
        <w:rPr>
          <w:b/>
          <w:bCs/>
          <w:lang w:val="en-CA"/>
        </w:rPr>
        <w:t>1</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indicates OD-SSB (de)-activation per SCell, along with the applicable OD-SSB periodicity per activated SCell. No other parameters need to be included in the MAC CE.</w:t>
      </w:r>
    </w:p>
    <w:p w14:paraId="19F045BC" w14:textId="77777777" w:rsidR="00137FEB" w:rsidRDefault="00137FEB" w:rsidP="00137FEB">
      <w:pPr>
        <w:ind w:left="1701" w:hanging="1701"/>
      </w:pPr>
      <w:r>
        <w:rPr>
          <w:b/>
          <w:bCs/>
          <w:lang w:val="en-CA"/>
        </w:rPr>
        <w:t>Observation</w:t>
      </w:r>
      <w:r w:rsidRPr="009F2808">
        <w:rPr>
          <w:b/>
          <w:bCs/>
          <w:lang w:val="en-CA"/>
        </w:rPr>
        <w:t xml:space="preserve"> </w:t>
      </w:r>
      <w:r>
        <w:rPr>
          <w:b/>
          <w:bCs/>
          <w:lang w:val="en-CA"/>
        </w:rPr>
        <w:t>1</w:t>
      </w:r>
      <w:r w:rsidRPr="009F2808">
        <w:rPr>
          <w:b/>
          <w:bCs/>
          <w:lang w:val="en-CA"/>
        </w:rPr>
        <w:t>:</w:t>
      </w:r>
      <w:r>
        <w:rPr>
          <w:b/>
          <w:bCs/>
          <w:lang w:val="en-CA"/>
        </w:rPr>
        <w:tab/>
      </w:r>
      <w:r>
        <w:rPr>
          <w:lang w:val="en-CA"/>
        </w:rPr>
        <w:t xml:space="preserve">RAN1 agreed to reuse legacy values for the configuration of the OD-SSB periodicity, including </w:t>
      </w:r>
      <w:r>
        <w:t>(5 ms, 10 ms, 20 ms, 40 ms, 80 ms, or 160 ms)</w:t>
      </w:r>
      <w:r>
        <w:rPr>
          <w:lang w:val="en-CA"/>
        </w:rPr>
        <w:t>.</w:t>
      </w:r>
    </w:p>
    <w:p w14:paraId="31AFED07" w14:textId="77777777" w:rsidR="00137FEB" w:rsidRDefault="00137FEB" w:rsidP="00137FEB">
      <w:pPr>
        <w:ind w:left="1418" w:hanging="1418"/>
      </w:pPr>
      <w:r w:rsidRPr="009F2808">
        <w:rPr>
          <w:b/>
          <w:bCs/>
          <w:lang w:val="en-CA"/>
        </w:rPr>
        <w:t xml:space="preserve">Proposal </w:t>
      </w:r>
      <w:r>
        <w:rPr>
          <w:b/>
          <w:bCs/>
          <w:lang w:val="en-CA"/>
        </w:rPr>
        <w:t>2</w:t>
      </w:r>
      <w:r w:rsidRPr="009F2808">
        <w:rPr>
          <w:b/>
          <w:bCs/>
          <w:lang w:val="en-CA"/>
        </w:rPr>
        <w:t>:</w:t>
      </w:r>
      <w:r>
        <w:rPr>
          <w:b/>
          <w:bCs/>
          <w:lang w:val="en-CA"/>
        </w:rPr>
        <w:tab/>
      </w:r>
      <w:r>
        <w:t>3 bits is sufficient to indicate which periodicity is applied for the OD-SSB.</w:t>
      </w:r>
    </w:p>
    <w:p w14:paraId="4524F411" w14:textId="77777777" w:rsidR="00137FEB" w:rsidRDefault="00137FEB" w:rsidP="00137FEB">
      <w:pPr>
        <w:ind w:left="1418" w:hanging="1418"/>
      </w:pPr>
      <w:r w:rsidRPr="009F2808">
        <w:rPr>
          <w:b/>
          <w:bCs/>
          <w:lang w:val="en-CA"/>
        </w:rPr>
        <w:t xml:space="preserve">Proposal </w:t>
      </w:r>
      <w:r>
        <w:rPr>
          <w:b/>
          <w:bCs/>
          <w:lang w:val="en-CA"/>
        </w:rPr>
        <w:t>3</w:t>
      </w:r>
      <w:r w:rsidRPr="009F2808">
        <w:rPr>
          <w:b/>
          <w:bCs/>
          <w:lang w:val="en-CA"/>
        </w:rPr>
        <w:t>:</w:t>
      </w:r>
      <w:r>
        <w:rPr>
          <w:b/>
          <w:bCs/>
          <w:lang w:val="en-CA"/>
        </w:rPr>
        <w:tab/>
      </w:r>
      <w:r>
        <w:t xml:space="preserve">A bit map in a variable size MAC CE is used to indicate the SCells </w:t>
      </w:r>
      <w:r w:rsidRPr="00E3155E">
        <w:t xml:space="preserve">for which the </w:t>
      </w:r>
      <w:r>
        <w:t>OD-SSB is indicated</w:t>
      </w:r>
      <w:r w:rsidRPr="00E3155E">
        <w:t xml:space="preserve">. </w:t>
      </w:r>
      <w:r>
        <w:t>For each indicated SCell, an additional (optional) field is added to indicate the applicable OD-SSB periodicity.</w:t>
      </w:r>
    </w:p>
    <w:p w14:paraId="35B417CD" w14:textId="77777777" w:rsidR="00137FEB" w:rsidRDefault="00137FEB" w:rsidP="00137FEB">
      <w:pPr>
        <w:ind w:left="1418" w:hanging="1418"/>
      </w:pPr>
      <w:r w:rsidRPr="009F2808">
        <w:rPr>
          <w:b/>
          <w:bCs/>
          <w:lang w:val="en-CA"/>
        </w:rPr>
        <w:t xml:space="preserve">Proposal </w:t>
      </w:r>
      <w:r>
        <w:rPr>
          <w:b/>
          <w:bCs/>
          <w:lang w:val="en-CA"/>
        </w:rPr>
        <w:t>4</w:t>
      </w:r>
      <w:r w:rsidRPr="009F2808">
        <w:rPr>
          <w:b/>
          <w:bCs/>
          <w:lang w:val="en-CA"/>
        </w:rPr>
        <w:t>:</w:t>
      </w:r>
      <w:r>
        <w:rPr>
          <w:b/>
          <w:bCs/>
          <w:lang w:val="en-CA"/>
        </w:rPr>
        <w:tab/>
      </w:r>
      <w:proofErr w:type="gramStart"/>
      <w:r>
        <w:rPr>
          <w:lang w:val="en-CA"/>
        </w:rPr>
        <w:t>Similar to</w:t>
      </w:r>
      <w:proofErr w:type="gramEnd"/>
      <w:r>
        <w:rPr>
          <w:lang w:val="en-CA"/>
        </w:rPr>
        <w:t xml:space="preserve"> SCell Activation MAC CE, t</w:t>
      </w:r>
      <w:r w:rsidRPr="00BE57A4">
        <w:t xml:space="preserve">he OD-SSB MAC-CE supports two formats: one format indicates up to 7 SCells and </w:t>
      </w:r>
      <w:r>
        <w:t>another</w:t>
      </w:r>
      <w:r w:rsidRPr="00BE57A4">
        <w:t xml:space="preserve"> format </w:t>
      </w:r>
      <w:r>
        <w:t>for</w:t>
      </w:r>
      <w:r w:rsidRPr="00BE57A4">
        <w:t xml:space="preserve"> up to 31 SCells.</w:t>
      </w:r>
    </w:p>
    <w:p w14:paraId="5901F554" w14:textId="233D1E3E" w:rsidR="00137FEB" w:rsidRDefault="00137FEB" w:rsidP="00137FEB">
      <w:pPr>
        <w:ind w:left="1418" w:hanging="1418"/>
      </w:pPr>
      <w:r w:rsidRPr="009F2808">
        <w:rPr>
          <w:b/>
          <w:bCs/>
          <w:lang w:val="en-CA"/>
        </w:rPr>
        <w:t xml:space="preserve">Proposal </w:t>
      </w:r>
      <w:r>
        <w:rPr>
          <w:b/>
          <w:bCs/>
          <w:lang w:val="en-CA"/>
        </w:rPr>
        <w:t>5</w:t>
      </w:r>
      <w:r w:rsidRPr="009F2808">
        <w:rPr>
          <w:b/>
          <w:bCs/>
          <w:lang w:val="en-CA"/>
        </w:rPr>
        <w:t>:</w:t>
      </w:r>
      <w:r>
        <w:rPr>
          <w:b/>
          <w:bCs/>
          <w:lang w:val="en-CA"/>
        </w:rPr>
        <w:tab/>
      </w:r>
      <w:r>
        <w:t>For the agreed RAN1 “</w:t>
      </w:r>
      <w:r w:rsidRPr="00164F1D">
        <w:t>Option 2: Configuration/indication of the number N of OD-SSB bursts</w:t>
      </w:r>
      <w:r>
        <w:t>”, the value of N is configured in RRC and is not indicated in the OD-SSB MAC CE. FFS: if it is configured per SCell or per periodicity.</w:t>
      </w:r>
    </w:p>
    <w:p w14:paraId="3B2D79E6" w14:textId="77777777" w:rsidR="00137FEB" w:rsidRDefault="00137FEB" w:rsidP="00137FEB">
      <w:pPr>
        <w:ind w:left="1418" w:hanging="1418"/>
        <w:rPr>
          <w:rFonts w:cs="Calibri"/>
        </w:rPr>
      </w:pPr>
      <w:r w:rsidRPr="00527087">
        <w:rPr>
          <w:b/>
          <w:bCs/>
          <w:lang w:val="en-CA"/>
        </w:rPr>
        <w:t xml:space="preserve">Proposal </w:t>
      </w:r>
      <w:r>
        <w:rPr>
          <w:b/>
          <w:bCs/>
          <w:lang w:val="en-CA"/>
        </w:rPr>
        <w:t>6</w:t>
      </w:r>
      <w:r w:rsidRPr="00527087">
        <w:rPr>
          <w:b/>
          <w:bCs/>
          <w:lang w:val="en-CA"/>
        </w:rPr>
        <w:t>:</w:t>
      </w:r>
      <w:r w:rsidRPr="00527087">
        <w:rPr>
          <w:b/>
          <w:bCs/>
          <w:lang w:val="en-CA"/>
        </w:rPr>
        <w:tab/>
      </w:r>
      <w:r>
        <w:t xml:space="preserve">For L3 measurements on OD-SSBs and SSB adaptation, UE performs measurements based on </w:t>
      </w:r>
      <w:r>
        <w:rPr>
          <w:rFonts w:cs="Calibri"/>
        </w:rPr>
        <w:t>a</w:t>
      </w:r>
      <w:r w:rsidRPr="0020052A">
        <w:rPr>
          <w:rFonts w:cs="Calibri"/>
        </w:rPr>
        <w:t xml:space="preserve"> measurement configuration </w:t>
      </w:r>
      <w:r>
        <w:rPr>
          <w:rFonts w:cs="Calibri"/>
        </w:rPr>
        <w:t xml:space="preserve">used </w:t>
      </w:r>
      <w:r w:rsidRPr="0020052A">
        <w:rPr>
          <w:rFonts w:cs="Calibri"/>
        </w:rPr>
        <w:t>when OD-SSB is transmitted</w:t>
      </w:r>
      <w:r>
        <w:rPr>
          <w:rFonts w:cs="Calibri"/>
        </w:rPr>
        <w:t>.</w:t>
      </w:r>
    </w:p>
    <w:p w14:paraId="5AAA32FC" w14:textId="3FE90FAA" w:rsidR="00137FEB" w:rsidRPr="00527087" w:rsidRDefault="00137FEB" w:rsidP="00137FEB">
      <w:pPr>
        <w:ind w:left="1418" w:hanging="1418"/>
        <w:rPr>
          <w:rFonts w:cs="Calibri"/>
        </w:rPr>
      </w:pPr>
      <w:r w:rsidRPr="00527087">
        <w:rPr>
          <w:b/>
          <w:bCs/>
          <w:lang w:val="en-CA"/>
        </w:rPr>
        <w:t xml:space="preserve">Proposal </w:t>
      </w:r>
      <w:r>
        <w:rPr>
          <w:b/>
          <w:bCs/>
          <w:lang w:val="en-CA"/>
        </w:rPr>
        <w:t>7</w:t>
      </w:r>
      <w:r w:rsidRPr="00527087">
        <w:rPr>
          <w:b/>
          <w:bCs/>
          <w:lang w:val="en-CA"/>
        </w:rPr>
        <w:t>:</w:t>
      </w:r>
      <w:r w:rsidRPr="00527087">
        <w:rPr>
          <w:b/>
          <w:bCs/>
          <w:lang w:val="en-CA"/>
        </w:rPr>
        <w:tab/>
      </w:r>
      <w:r>
        <w:t xml:space="preserve">Reply to RAN4 explaining a common solution for L3 measurements for OD-SSB and SSB adaptation based on proposal </w:t>
      </w:r>
      <w:r w:rsidR="00B335B0">
        <w:t>6</w:t>
      </w:r>
      <w:r>
        <w:t>.</w:t>
      </w:r>
    </w:p>
    <w:p w14:paraId="2B33BB8C" w14:textId="5283BED7" w:rsidR="00137FEB" w:rsidRPr="00137FEB" w:rsidRDefault="00137FEB" w:rsidP="00137FEB">
      <w:pPr>
        <w:ind w:left="1418" w:hanging="1418"/>
        <w:rPr>
          <w:rFonts w:cs="Calibri"/>
        </w:rPr>
      </w:pPr>
      <w:r w:rsidRPr="00527087">
        <w:rPr>
          <w:b/>
          <w:bCs/>
          <w:lang w:val="en-CA"/>
        </w:rPr>
        <w:t xml:space="preserve">Proposal </w:t>
      </w:r>
      <w:r>
        <w:rPr>
          <w:b/>
          <w:bCs/>
          <w:lang w:val="en-CA"/>
        </w:rPr>
        <w:t>8</w:t>
      </w:r>
      <w:r w:rsidRPr="00527087">
        <w:rPr>
          <w:b/>
          <w:bCs/>
          <w:lang w:val="en-CA"/>
        </w:rPr>
        <w:t>:</w:t>
      </w:r>
      <w:r w:rsidRPr="00527087">
        <w:rPr>
          <w:b/>
          <w:bCs/>
          <w:lang w:val="en-CA"/>
        </w:rPr>
        <w:tab/>
      </w:r>
      <w:r>
        <w:t>RAN2 to discuss and evaluate whether RLM and BFD measurements can be done on OD-SSB transmission occasions.</w:t>
      </w:r>
    </w:p>
    <w:p w14:paraId="2DC35C6D" w14:textId="77777777" w:rsidR="008B7372" w:rsidRPr="00C94C42" w:rsidRDefault="008B7372" w:rsidP="008B7372">
      <w:pPr>
        <w:pStyle w:val="Heading1"/>
      </w:pPr>
      <w:r w:rsidRPr="00C94C42">
        <w:lastRenderedPageBreak/>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736048A0" w14:textId="10FA3604" w:rsidR="001F27AC" w:rsidRDefault="001F27AC" w:rsidP="001F27AC">
      <w:pPr>
        <w:pStyle w:val="Reference"/>
      </w:pPr>
      <w:r w:rsidRPr="001F27AC">
        <w:t>3GPP TR 38.864, Study on network energy savings for NR (Release 18), V18.1.0, Mar 2023</w:t>
      </w:r>
    </w:p>
    <w:p w14:paraId="5AD8E8D0" w14:textId="2B294B60" w:rsidR="001F1409" w:rsidRDefault="003B3E66" w:rsidP="001F27AC">
      <w:pPr>
        <w:pStyle w:val="Reference"/>
      </w:pPr>
      <w:r w:rsidRPr="003B3E66">
        <w:t>R4-2416911</w:t>
      </w:r>
      <w:r w:rsidR="001F1409">
        <w:t xml:space="preserve">, </w:t>
      </w:r>
      <w:r w:rsidR="00182DC4">
        <w:t>“</w:t>
      </w:r>
      <w:r w:rsidR="00182DC4" w:rsidRPr="00182DC4">
        <w:t xml:space="preserve">LS </w:t>
      </w:r>
      <w:r>
        <w:t>on SSB adaptation</w:t>
      </w:r>
      <w:r w:rsidR="00182DC4">
        <w:t>”, RAN</w:t>
      </w:r>
      <w:r>
        <w:t>4</w:t>
      </w:r>
    </w:p>
    <w:p w14:paraId="7D60CEB3" w14:textId="77777777" w:rsidR="004B7853" w:rsidRDefault="004B7853" w:rsidP="004B7853">
      <w:pPr>
        <w:pStyle w:val="Reference"/>
        <w:numPr>
          <w:ilvl w:val="0"/>
          <w:numId w:val="0"/>
        </w:numPr>
        <w:ind w:left="567" w:hanging="567"/>
      </w:pPr>
    </w:p>
    <w:p w14:paraId="2B7D6B6F" w14:textId="77777777" w:rsidR="004B7853" w:rsidRPr="004B7853" w:rsidRDefault="004B7853" w:rsidP="004B7853">
      <w:pPr>
        <w:pStyle w:val="Heading1"/>
      </w:pPr>
      <w:r w:rsidRPr="004B7853">
        <w:t>Appendix: Agreements on OD-SSB SCell operation</w:t>
      </w:r>
    </w:p>
    <w:p w14:paraId="058F4FC7" w14:textId="77777777" w:rsidR="004B7853" w:rsidRPr="00244E61" w:rsidRDefault="004B7853" w:rsidP="004B7853">
      <w:pPr>
        <w:spacing w:after="240"/>
        <w:rPr>
          <w:rFonts w:ascii="Times New Roman" w:hAnsi="Times New Roman"/>
          <w:b/>
          <w:bCs/>
          <w:u w:val="single"/>
          <w:lang w:eastAsia="x-none"/>
        </w:rPr>
      </w:pPr>
      <w:r w:rsidRPr="00244E61">
        <w:rPr>
          <w:rFonts w:ascii="Times New Roman" w:hAnsi="Times New Roman"/>
          <w:b/>
          <w:bCs/>
          <w:u w:val="single"/>
          <w:lang w:eastAsia="x-none"/>
        </w:rPr>
        <w:t>RAN1#116 Agreements</w:t>
      </w:r>
    </w:p>
    <w:p w14:paraId="65F43F96"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66384378" w14:textId="77777777" w:rsidR="004B7853" w:rsidRPr="00456491" w:rsidRDefault="004B7853" w:rsidP="004B7853">
      <w:pPr>
        <w:pStyle w:val="ListParagraph"/>
        <w:ind w:left="0"/>
        <w:contextualSpacing/>
        <w:rPr>
          <w:rFonts w:ascii="Times New Roman" w:eastAsia="Malgun Gothic" w:hAnsi="Times New Roman"/>
        </w:rPr>
      </w:pPr>
      <w:r w:rsidRPr="00456491">
        <w:rPr>
          <w:rFonts w:ascii="Times New Roman" w:hAnsi="Times New Roman"/>
        </w:rPr>
        <w:t>Regarding the UE assumption on SSB transmission on a cell supporting on-demand SSB SCell operation, the</w:t>
      </w:r>
      <w:r w:rsidRPr="00456491">
        <w:rPr>
          <w:rFonts w:ascii="Times New Roman" w:hAnsi="Times New Roman"/>
          <w:lang w:eastAsia="ko-KR"/>
        </w:rPr>
        <w:t xml:space="preserve"> following cases are identified for further study:</w:t>
      </w:r>
    </w:p>
    <w:p w14:paraId="1781349A" w14:textId="77777777" w:rsidR="004B7853" w:rsidRPr="00456491" w:rsidRDefault="004B7853" w:rsidP="00BE57A4">
      <w:pPr>
        <w:pStyle w:val="ListParagraph"/>
        <w:numPr>
          <w:ilvl w:val="0"/>
          <w:numId w:val="15"/>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#1: No always-on SSB on the cell</w:t>
      </w:r>
    </w:p>
    <w:p w14:paraId="52CBC1E6" w14:textId="77777777" w:rsidR="004B7853" w:rsidRPr="00456491" w:rsidRDefault="004B7853" w:rsidP="00BE57A4">
      <w:pPr>
        <w:pStyle w:val="ListParagraph"/>
        <w:numPr>
          <w:ilvl w:val="0"/>
          <w:numId w:val="15"/>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#2: Always-on SSB is periodically transmitted on the cell</w:t>
      </w:r>
    </w:p>
    <w:p w14:paraId="6DDA791B" w14:textId="77777777" w:rsidR="004B7853" w:rsidRPr="00DD5502" w:rsidRDefault="004B7853" w:rsidP="00BE57A4">
      <w:pPr>
        <w:pStyle w:val="ListParagraph"/>
        <w:numPr>
          <w:ilvl w:val="0"/>
          <w:numId w:val="15"/>
        </w:numPr>
        <w:overflowPunct/>
        <w:autoSpaceDE/>
        <w:autoSpaceDN/>
        <w:adjustRightInd/>
        <w:spacing w:after="160" w:line="259" w:lineRule="auto"/>
        <w:contextualSpacing/>
        <w:textAlignment w:val="auto"/>
        <w:rPr>
          <w:rFonts w:ascii="Times New Roman" w:eastAsia="Malgun Gothic" w:hAnsi="Times New Roman"/>
        </w:rPr>
      </w:pPr>
      <w:r w:rsidRPr="00DD5502">
        <w:rPr>
          <w:rFonts w:ascii="Times New Roman" w:hAnsi="Times New Roman"/>
        </w:rPr>
        <w:t>FFS: Whether always-on SSB and on-demand SSB are not cell-defining SSB if transmitted.</w:t>
      </w:r>
    </w:p>
    <w:p w14:paraId="7164F7DE" w14:textId="77777777" w:rsidR="004B7853" w:rsidRPr="00456491" w:rsidRDefault="004B7853" w:rsidP="004B7853">
      <w:pPr>
        <w:spacing w:after="240"/>
        <w:rPr>
          <w:rFonts w:ascii="Times New Roman" w:hAnsi="Times New Roman"/>
          <w:lang w:eastAsia="x-none"/>
        </w:rPr>
      </w:pPr>
      <w:r w:rsidRPr="00DD5502">
        <w:rPr>
          <w:rFonts w:ascii="Times New Roman" w:hAnsi="Times New Roman"/>
          <w:lang w:eastAsia="x-none"/>
        </w:rPr>
        <w:t>FFS: Which scenario the above applies for</w:t>
      </w:r>
      <w:r w:rsidRPr="00456491">
        <w:rPr>
          <w:rFonts w:ascii="Times New Roman" w:hAnsi="Times New Roman"/>
          <w:lang w:eastAsia="x-none"/>
        </w:rPr>
        <w:t xml:space="preserve"> </w:t>
      </w:r>
    </w:p>
    <w:p w14:paraId="4985F19D"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3292F884" w14:textId="77777777" w:rsidR="004B7853" w:rsidRPr="00456491" w:rsidRDefault="004B7853" w:rsidP="004B7853">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4B54A9AF" w14:textId="77777777" w:rsidR="004B7853" w:rsidRPr="00456491" w:rsidRDefault="004B7853" w:rsidP="004B7853">
      <w:pPr>
        <w:pStyle w:val="ListParagraph1"/>
        <w:ind w:left="0"/>
        <w:jc w:val="both"/>
        <w:rPr>
          <w:rFonts w:eastAsia="Malgun Gothic"/>
          <w:sz w:val="20"/>
          <w:szCs w:val="20"/>
        </w:rPr>
      </w:pPr>
    </w:p>
    <w:p w14:paraId="09FE6E3A"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00D75DC6" w14:textId="77777777" w:rsidR="004B7853" w:rsidRPr="00DD5502" w:rsidRDefault="004B7853" w:rsidP="004B7853">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613518F8" w14:textId="77777777" w:rsidR="004B7853" w:rsidRPr="00DD5502" w:rsidRDefault="004B7853" w:rsidP="00BE57A4">
      <w:pPr>
        <w:pStyle w:val="ListParagraph1"/>
        <w:numPr>
          <w:ilvl w:val="0"/>
          <w:numId w:val="15"/>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4D0BCA18" w14:textId="77777777" w:rsidR="004B7853" w:rsidRPr="00DD5502" w:rsidRDefault="004B7853" w:rsidP="00BE57A4">
      <w:pPr>
        <w:pStyle w:val="ListParagraph1"/>
        <w:numPr>
          <w:ilvl w:val="0"/>
          <w:numId w:val="15"/>
        </w:numPr>
        <w:jc w:val="both"/>
        <w:rPr>
          <w:rFonts w:eastAsia="Malgun Gothic"/>
          <w:sz w:val="20"/>
          <w:szCs w:val="20"/>
        </w:rPr>
      </w:pPr>
      <w:r w:rsidRPr="00DD5502">
        <w:rPr>
          <w:sz w:val="20"/>
          <w:szCs w:val="20"/>
        </w:rPr>
        <w:t>Scenario #3: After UE receives SCell activation command (e.g., as defined in TS 38.321)</w:t>
      </w:r>
    </w:p>
    <w:p w14:paraId="5854E484" w14:textId="77777777" w:rsidR="004B7853" w:rsidRPr="00DD5502" w:rsidRDefault="004B7853" w:rsidP="00BE57A4">
      <w:pPr>
        <w:pStyle w:val="ListParagraph1"/>
        <w:numPr>
          <w:ilvl w:val="1"/>
          <w:numId w:val="15"/>
        </w:numPr>
        <w:jc w:val="both"/>
        <w:rPr>
          <w:rFonts w:eastAsia="Malgun Gothic"/>
          <w:sz w:val="20"/>
          <w:szCs w:val="20"/>
        </w:rPr>
      </w:pPr>
      <w:r w:rsidRPr="00DD5502">
        <w:rPr>
          <w:rFonts w:eastAsia="Malgun Gothic"/>
          <w:sz w:val="20"/>
          <w:szCs w:val="20"/>
        </w:rPr>
        <w:t>This does not preclude SCell for which activation is completed</w:t>
      </w:r>
    </w:p>
    <w:p w14:paraId="4BCF8813" w14:textId="77777777" w:rsidR="004B7853" w:rsidRPr="00DD5502" w:rsidRDefault="004B7853" w:rsidP="00BE57A4">
      <w:pPr>
        <w:pStyle w:val="ListParagraph1"/>
        <w:numPr>
          <w:ilvl w:val="1"/>
          <w:numId w:val="15"/>
        </w:numPr>
        <w:jc w:val="both"/>
        <w:rPr>
          <w:rFonts w:eastAsia="Malgun Gothic"/>
          <w:sz w:val="20"/>
          <w:szCs w:val="20"/>
        </w:rPr>
      </w:pPr>
      <w:r w:rsidRPr="00DD5502">
        <w:rPr>
          <w:rFonts w:eastAsia="Malgun Gothic"/>
          <w:sz w:val="20"/>
          <w:szCs w:val="20"/>
        </w:rPr>
        <w:t>FFS: The case where SCell activation is completed</w:t>
      </w:r>
    </w:p>
    <w:p w14:paraId="73A41EDC" w14:textId="77777777" w:rsidR="004B7853" w:rsidRPr="00456491" w:rsidRDefault="004B7853" w:rsidP="004B7853">
      <w:pPr>
        <w:rPr>
          <w:rFonts w:ascii="Times New Roman" w:hAnsi="Times New Roman"/>
          <w:lang w:eastAsia="x-none"/>
        </w:rPr>
      </w:pPr>
      <w:r w:rsidRPr="00DD5502">
        <w:rPr>
          <w:rFonts w:ascii="Times New Roman" w:hAnsi="Times New Roman"/>
          <w:lang w:eastAsia="x-none"/>
        </w:rPr>
        <w:t>FFS: Application timing between NW triggering message and on demand SSB transmission</w:t>
      </w:r>
    </w:p>
    <w:p w14:paraId="7A40D594" w14:textId="77777777" w:rsidR="004B7853" w:rsidRPr="00DD5502" w:rsidRDefault="004B7853" w:rsidP="004B7853">
      <w:pPr>
        <w:rPr>
          <w:rFonts w:ascii="Times New Roman" w:hAnsi="Times New Roman"/>
          <w:b/>
          <w:bCs/>
          <w:lang w:eastAsia="x-none"/>
        </w:rPr>
      </w:pPr>
      <w:r w:rsidRPr="00456491">
        <w:rPr>
          <w:rFonts w:ascii="Times New Roman" w:hAnsi="Times New Roman"/>
          <w:b/>
          <w:bCs/>
          <w:highlight w:val="green"/>
          <w:lang w:eastAsia="x-none"/>
        </w:rPr>
        <w:t>Agreement</w:t>
      </w:r>
    </w:p>
    <w:p w14:paraId="244E921E" w14:textId="77777777" w:rsidR="004B7853" w:rsidRPr="00DD5502" w:rsidRDefault="004B7853" w:rsidP="004B7853">
      <w:pPr>
        <w:pStyle w:val="ListParagraph1"/>
        <w:spacing w:line="256" w:lineRule="auto"/>
        <w:ind w:left="0"/>
        <w:jc w:val="both"/>
        <w:rPr>
          <w:rFonts w:eastAsia="Malgun Gothic"/>
          <w:sz w:val="20"/>
          <w:szCs w:val="20"/>
        </w:rPr>
      </w:pPr>
      <w:r w:rsidRPr="00DD5502">
        <w:rPr>
          <w:sz w:val="20"/>
          <w:szCs w:val="20"/>
        </w:rPr>
        <w:t>Support on-demand SSB SCell operation triggered by gNB.</w:t>
      </w:r>
    </w:p>
    <w:p w14:paraId="75484C68" w14:textId="77777777" w:rsidR="004B7853" w:rsidRPr="00DD5502" w:rsidRDefault="004B7853" w:rsidP="00BE57A4">
      <w:pPr>
        <w:pStyle w:val="ListParagraph1"/>
        <w:numPr>
          <w:ilvl w:val="0"/>
          <w:numId w:val="16"/>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1A824DE"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5A9B58D9" w14:textId="77777777" w:rsidR="004B7853" w:rsidRPr="00456491" w:rsidRDefault="004B7853" w:rsidP="00BE57A4">
      <w:pPr>
        <w:pStyle w:val="ListParagraph1"/>
        <w:numPr>
          <w:ilvl w:val="0"/>
          <w:numId w:val="15"/>
        </w:numPr>
        <w:spacing w:line="256" w:lineRule="auto"/>
        <w:jc w:val="both"/>
        <w:rPr>
          <w:rFonts w:eastAsia="Malgun Gothic"/>
          <w:sz w:val="20"/>
          <w:szCs w:val="20"/>
        </w:rPr>
      </w:pPr>
      <w:r w:rsidRPr="00456491">
        <w:rPr>
          <w:sz w:val="20"/>
          <w:szCs w:val="20"/>
        </w:rPr>
        <w:t>For SSB burst(s) triggered by on-demand SSB SCell operation, study at least the following options.</w:t>
      </w:r>
    </w:p>
    <w:p w14:paraId="14AC74F2"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370F21E9"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SSB burst(s) is periodically transmitted from time instance A until gNB turns OFF the on demand SSB</w:t>
      </w:r>
    </w:p>
    <w:p w14:paraId="5A94B1BF"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1573DEE1"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193A2632"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66D81870" w14:textId="77777777" w:rsidR="004B7853" w:rsidRPr="00DD5502" w:rsidRDefault="004B7853" w:rsidP="00BE57A4">
      <w:pPr>
        <w:pStyle w:val="ListParagraph1"/>
        <w:numPr>
          <w:ilvl w:val="1"/>
          <w:numId w:val="15"/>
        </w:numPr>
        <w:spacing w:line="256" w:lineRule="auto"/>
        <w:jc w:val="both"/>
        <w:rPr>
          <w:rFonts w:eastAsia="Malgun Gothic"/>
          <w:sz w:val="20"/>
          <w:szCs w:val="20"/>
        </w:rPr>
      </w:pPr>
      <w:r w:rsidRPr="00DD5502">
        <w:rPr>
          <w:rFonts w:eastAsia="Malgun Gothic"/>
          <w:sz w:val="20"/>
          <w:szCs w:val="20"/>
        </w:rPr>
        <w:t>FFS: The combination of above options</w:t>
      </w:r>
    </w:p>
    <w:p w14:paraId="0B2E7D72" w14:textId="77777777" w:rsidR="004B7853" w:rsidRPr="00DD5502" w:rsidRDefault="004B7853" w:rsidP="00BE57A4">
      <w:pPr>
        <w:pStyle w:val="ListParagraph1"/>
        <w:numPr>
          <w:ilvl w:val="1"/>
          <w:numId w:val="15"/>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118F4274" w14:textId="77777777" w:rsidR="004B7853" w:rsidRPr="00DD5502" w:rsidRDefault="004B7853" w:rsidP="00BE57A4">
      <w:pPr>
        <w:pStyle w:val="ListParagraph1"/>
        <w:numPr>
          <w:ilvl w:val="1"/>
          <w:numId w:val="15"/>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p w14:paraId="79A43475" w14:textId="77777777" w:rsidR="004B7853" w:rsidRDefault="004B7853" w:rsidP="004B7853">
      <w:pPr>
        <w:pStyle w:val="Reference"/>
        <w:numPr>
          <w:ilvl w:val="0"/>
          <w:numId w:val="0"/>
        </w:numPr>
        <w:ind w:left="567" w:hanging="567"/>
      </w:pPr>
    </w:p>
    <w:p w14:paraId="05F0D141" w14:textId="07EA89E8" w:rsidR="000750D2" w:rsidRPr="000750D2" w:rsidRDefault="000750D2" w:rsidP="000750D2">
      <w:pPr>
        <w:spacing w:after="240"/>
        <w:rPr>
          <w:rFonts w:ascii="Times New Roman" w:hAnsi="Times New Roman"/>
          <w:b/>
          <w:bCs/>
          <w:u w:val="single"/>
          <w:lang w:eastAsia="x-none"/>
        </w:rPr>
      </w:pPr>
      <w:r w:rsidRPr="00244E61">
        <w:rPr>
          <w:rFonts w:ascii="Times New Roman" w:hAnsi="Times New Roman"/>
          <w:b/>
          <w:bCs/>
          <w:u w:val="single"/>
          <w:lang w:eastAsia="x-none"/>
        </w:rPr>
        <w:t>RAN1#116</w:t>
      </w:r>
      <w:r>
        <w:rPr>
          <w:rFonts w:ascii="Times New Roman" w:hAnsi="Times New Roman"/>
          <w:b/>
          <w:bCs/>
          <w:u w:val="single"/>
          <w:lang w:eastAsia="x-none"/>
        </w:rPr>
        <w:t>bis</w:t>
      </w:r>
      <w:r w:rsidRPr="00244E61">
        <w:rPr>
          <w:rFonts w:ascii="Times New Roman" w:hAnsi="Times New Roman"/>
          <w:b/>
          <w:bCs/>
          <w:u w:val="single"/>
          <w:lang w:eastAsia="x-none"/>
        </w:rPr>
        <w:t xml:space="preserve"> Agreements</w:t>
      </w:r>
    </w:p>
    <w:p w14:paraId="3C300F7F"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Scenarios where OD-SSB can be triggered by gNB</w:t>
      </w:r>
    </w:p>
    <w:p w14:paraId="1ACF61DE"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 with Case #1 (no always-on SSB) and Case #2 (always-on SSB is periodically transmitted)</w:t>
      </w:r>
    </w:p>
    <w:p w14:paraId="20EA3640"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with Case #1 and Case #2</w:t>
      </w:r>
    </w:p>
    <w:p w14:paraId="542FFC5B"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FFS: Scenario 3A with Case 1 &amp; 2 </w:t>
      </w:r>
    </w:p>
    <w:p w14:paraId="4FF1175C"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Scenario 3B with Case 1 &amp; 2</w:t>
      </w:r>
    </w:p>
    <w:p w14:paraId="6F19F844" w14:textId="77777777" w:rsidR="000750D2" w:rsidRPr="00BD4E78" w:rsidRDefault="000750D2" w:rsidP="00BE57A4">
      <w:pPr>
        <w:pStyle w:val="ListParagraph"/>
        <w:numPr>
          <w:ilvl w:val="2"/>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Case #1, once OD-SSB is triggered, its transmission is in a periodic manner</w:t>
      </w:r>
    </w:p>
    <w:p w14:paraId="52562C5B" w14:textId="77777777" w:rsidR="000750D2" w:rsidRPr="00BD4E78" w:rsidRDefault="000750D2" w:rsidP="00BE57A4">
      <w:pPr>
        <w:pStyle w:val="ListParagraph"/>
        <w:numPr>
          <w:ilvl w:val="2"/>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Notes:</w:t>
      </w:r>
    </w:p>
    <w:p w14:paraId="4EF08F60" w14:textId="77777777" w:rsidR="000750D2" w:rsidRPr="00BD4E78" w:rsidRDefault="000750D2" w:rsidP="00BE57A4">
      <w:pPr>
        <w:pStyle w:val="ListParagraph"/>
        <w:numPr>
          <w:ilvl w:val="3"/>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When UE receives SCell activation command</w:t>
      </w:r>
    </w:p>
    <w:p w14:paraId="7DB93A6D" w14:textId="77777777" w:rsidR="000750D2" w:rsidRPr="00BD4E78" w:rsidRDefault="000750D2" w:rsidP="00BE57A4">
      <w:pPr>
        <w:pStyle w:val="ListParagraph"/>
        <w:numPr>
          <w:ilvl w:val="3"/>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#3A: After UE receives SCell activation command until SCell activation is completed</w:t>
      </w:r>
    </w:p>
    <w:p w14:paraId="46035EA9" w14:textId="77777777" w:rsidR="000750D2" w:rsidRPr="00BD4E78" w:rsidRDefault="000750D2" w:rsidP="00BE57A4">
      <w:pPr>
        <w:pStyle w:val="ListParagraph"/>
        <w:numPr>
          <w:ilvl w:val="3"/>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#3B: When SCell activation is completed, or after SCell activation is completed</w:t>
      </w:r>
    </w:p>
    <w:p w14:paraId="0A534500" w14:textId="77777777" w:rsidR="000750D2" w:rsidRPr="00BD4E78" w:rsidRDefault="000750D2" w:rsidP="000750D2">
      <w:pPr>
        <w:pStyle w:val="ListParagraph"/>
        <w:ind w:left="2160"/>
        <w:rPr>
          <w:rFonts w:asciiTheme="minorHAnsi" w:hAnsiTheme="minorHAnsi" w:cstheme="minorHAnsi"/>
        </w:rPr>
      </w:pPr>
    </w:p>
    <w:p w14:paraId="378ACF0B"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SSBs for OD-SSB</w:t>
      </w:r>
    </w:p>
    <w:p w14:paraId="63359BC1" w14:textId="77777777" w:rsidR="000750D2" w:rsidRPr="00BD4E78" w:rsidRDefault="000750D2" w:rsidP="00BE57A4">
      <w:pPr>
        <w:pStyle w:val="ListParagraph"/>
        <w:numPr>
          <w:ilvl w:val="1"/>
          <w:numId w:val="17"/>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Down-select between the following:</w:t>
      </w:r>
    </w:p>
    <w:p w14:paraId="1AA53540" w14:textId="77777777" w:rsidR="000750D2" w:rsidRPr="00BD4E78" w:rsidRDefault="000750D2" w:rsidP="00BE57A4">
      <w:pPr>
        <w:pStyle w:val="ListParagraph"/>
        <w:numPr>
          <w:ilvl w:val="2"/>
          <w:numId w:val="17"/>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Alt-1: It is up to gNB implementation whether OD-SSB is CD-SSB or not</w:t>
      </w:r>
    </w:p>
    <w:p w14:paraId="4EF88E93" w14:textId="77777777" w:rsidR="000750D2" w:rsidRPr="00BD4E78" w:rsidRDefault="000750D2" w:rsidP="00BE57A4">
      <w:pPr>
        <w:pStyle w:val="ListParagraph"/>
        <w:numPr>
          <w:ilvl w:val="2"/>
          <w:numId w:val="17"/>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Alt-2: OD-SSB is limited to NCD-SSB.</w:t>
      </w:r>
    </w:p>
    <w:p w14:paraId="30826B54" w14:textId="77777777" w:rsidR="000750D2" w:rsidRPr="00BD4E78" w:rsidRDefault="000750D2" w:rsidP="00BE57A4">
      <w:pPr>
        <w:pStyle w:val="ListParagraph"/>
        <w:numPr>
          <w:ilvl w:val="3"/>
          <w:numId w:val="17"/>
        </w:numPr>
        <w:overflowPunct/>
        <w:autoSpaceDE/>
        <w:autoSpaceDN/>
        <w:adjustRightInd/>
        <w:spacing w:after="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 xml:space="preserve">FFS: Further limitations to OD-SSB </w:t>
      </w:r>
    </w:p>
    <w:p w14:paraId="165C4BC3" w14:textId="77777777" w:rsidR="000750D2" w:rsidRPr="00BD4E78" w:rsidRDefault="000750D2" w:rsidP="000750D2">
      <w:pPr>
        <w:pStyle w:val="ListParagraph"/>
        <w:ind w:left="2880"/>
        <w:contextualSpacing/>
        <w:rPr>
          <w:rFonts w:asciiTheme="minorHAnsi" w:eastAsia="Malgun Gothic" w:hAnsiTheme="minorHAnsi" w:cstheme="minorHAnsi"/>
        </w:rPr>
      </w:pPr>
    </w:p>
    <w:p w14:paraId="6DD32DF0"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measurements</w:t>
      </w:r>
    </w:p>
    <w:p w14:paraId="59962F92" w14:textId="77777777" w:rsidR="000750D2" w:rsidRPr="00BD4E78" w:rsidRDefault="000750D2" w:rsidP="00BE57A4">
      <w:pPr>
        <w:pStyle w:val="ListParagraph"/>
        <w:numPr>
          <w:ilvl w:val="1"/>
          <w:numId w:val="15"/>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L1 and/or L3 measurements based on OD-SSB is supported for the cell</w:t>
      </w:r>
    </w:p>
    <w:p w14:paraId="71ABD6B8" w14:textId="77777777" w:rsidR="000750D2" w:rsidRPr="00BD4E78" w:rsidRDefault="000750D2" w:rsidP="00BE57A4">
      <w:pPr>
        <w:pStyle w:val="ListParagraph"/>
        <w:numPr>
          <w:ilvl w:val="1"/>
          <w:numId w:val="15"/>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FFS further details on L1 and/or L3 measurement (e.g. timing)</w:t>
      </w:r>
    </w:p>
    <w:p w14:paraId="68593326" w14:textId="77777777" w:rsidR="000750D2" w:rsidRPr="00BD4E78" w:rsidRDefault="000750D2" w:rsidP="000750D2">
      <w:pPr>
        <w:pStyle w:val="ListParagraph"/>
        <w:ind w:left="1440"/>
        <w:contextualSpacing/>
        <w:rPr>
          <w:rFonts w:asciiTheme="minorHAnsi" w:eastAsia="Malgun Gothic" w:hAnsiTheme="minorHAnsi" w:cstheme="minorHAnsi"/>
        </w:rPr>
      </w:pPr>
    </w:p>
    <w:p w14:paraId="410C1EA2"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 xml:space="preserve">Study signalling for indicating OD-SSB </w:t>
      </w:r>
    </w:p>
    <w:p w14:paraId="090000ED"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1: Separate signalling for providing SCell (de)activation with legacy signalling (e.g., RRC, MAC CE) and for providing OD-SSB transmission indication</w:t>
      </w:r>
    </w:p>
    <w:p w14:paraId="60302FEE"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2: A single signalling providing both SCell (de)activation and OD-SSB transmission indication</w:t>
      </w:r>
    </w:p>
    <w:p w14:paraId="2A69E983" w14:textId="77777777" w:rsidR="000750D2" w:rsidRDefault="000750D2" w:rsidP="004B7853">
      <w:pPr>
        <w:pStyle w:val="Reference"/>
        <w:numPr>
          <w:ilvl w:val="0"/>
          <w:numId w:val="0"/>
        </w:numPr>
        <w:ind w:left="567" w:hanging="567"/>
      </w:pPr>
    </w:p>
    <w:p w14:paraId="290C362E" w14:textId="5602A46B" w:rsidR="00A4786B" w:rsidRPr="000750D2" w:rsidRDefault="00A4786B" w:rsidP="00A4786B">
      <w:pPr>
        <w:spacing w:after="240"/>
        <w:rPr>
          <w:rFonts w:ascii="Times New Roman" w:hAnsi="Times New Roman"/>
          <w:b/>
          <w:bCs/>
          <w:u w:val="single"/>
          <w:lang w:eastAsia="x-none"/>
        </w:rPr>
      </w:pPr>
      <w:r w:rsidRPr="00244E61">
        <w:rPr>
          <w:rFonts w:ascii="Times New Roman" w:hAnsi="Times New Roman"/>
          <w:b/>
          <w:bCs/>
          <w:u w:val="single"/>
          <w:lang w:eastAsia="x-none"/>
        </w:rPr>
        <w:t>RAN1#11</w:t>
      </w:r>
      <w:r>
        <w:rPr>
          <w:rFonts w:ascii="Times New Roman" w:hAnsi="Times New Roman"/>
          <w:b/>
          <w:bCs/>
          <w:u w:val="single"/>
          <w:lang w:eastAsia="x-none"/>
        </w:rPr>
        <w:t>7</w:t>
      </w:r>
      <w:r w:rsidRPr="00244E61">
        <w:rPr>
          <w:rFonts w:ascii="Times New Roman" w:hAnsi="Times New Roman"/>
          <w:b/>
          <w:bCs/>
          <w:u w:val="single"/>
          <w:lang w:eastAsia="x-none"/>
        </w:rPr>
        <w:t xml:space="preserve"> Agreements</w:t>
      </w:r>
    </w:p>
    <w:p w14:paraId="1049EB98"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Type of signaling for indicating OD-SSB</w:t>
      </w:r>
    </w:p>
    <w:p w14:paraId="7EDFE1DC"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Support RRC based signaling</w:t>
      </w:r>
    </w:p>
    <w:p w14:paraId="1117F9CB"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Support MAC based signaling </w:t>
      </w:r>
    </w:p>
    <w:p w14:paraId="762EB1E6"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FFS: DCI based signaling </w:t>
      </w:r>
    </w:p>
    <w:p w14:paraId="786BB864"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DCI does not provide Scell (de)activation</w:t>
      </w:r>
    </w:p>
    <w:p w14:paraId="578DCDA3"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If supported, details on whether to use UE-specific or group-common DCI</w:t>
      </w:r>
    </w:p>
    <w:p w14:paraId="7616C30C"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Scenarios where the signaling is applicable</w:t>
      </w:r>
    </w:p>
    <w:p w14:paraId="6245A595" w14:textId="77777777" w:rsidR="00AF12CC" w:rsidRDefault="00AF12CC" w:rsidP="00AF12CC">
      <w:pPr>
        <w:pStyle w:val="ListParagraph"/>
        <w:ind w:left="1440"/>
      </w:pPr>
    </w:p>
    <w:p w14:paraId="24EE39A5"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Configuration info provided for OD-SSB:</w:t>
      </w:r>
    </w:p>
    <w:p w14:paraId="622633B9"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6E9B36AB"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SSB positions within an OD-SSB burst (by using signaling </w:t>
      </w:r>
      <w:proofErr w:type="gramStart"/>
      <w:r w:rsidRPr="000B7D55">
        <w:rPr>
          <w:rFonts w:cs="Calibri"/>
        </w:rPr>
        <w:t>similar to</w:t>
      </w:r>
      <w:proofErr w:type="gramEnd"/>
      <w:r w:rsidRPr="000B7D55">
        <w:rPr>
          <w:rFonts w:cs="Calibri"/>
        </w:rPr>
        <w:t xml:space="preserve"> ssb-PositionsInBurst)</w:t>
      </w:r>
    </w:p>
    <w:p w14:paraId="538D1EA1"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Periodicity of OD-SSB</w:t>
      </w:r>
    </w:p>
    <w:p w14:paraId="67DCDE87"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Sub-carrier spacing of the OD-SSB</w:t>
      </w:r>
    </w:p>
    <w:p w14:paraId="1F51CB4B"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Physical Cell ID of the OD-SSB</w:t>
      </w:r>
    </w:p>
    <w:p w14:paraId="1FF0C574"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Location of on-demand SSB burst (e.g. offset, half frame)</w:t>
      </w:r>
    </w:p>
    <w:p w14:paraId="72D3B85F"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proofErr w:type="gramStart"/>
      <w:r w:rsidRPr="000B7D55">
        <w:rPr>
          <w:rFonts w:cs="Calibri"/>
        </w:rPr>
        <w:t>Downlink</w:t>
      </w:r>
      <w:proofErr w:type="gramEnd"/>
      <w:r w:rsidRPr="000B7D55">
        <w:rPr>
          <w:rFonts w:cs="Calibri"/>
        </w:rPr>
        <w:t xml:space="preserve"> transmit power of OD-SSB</w:t>
      </w:r>
    </w:p>
    <w:p w14:paraId="3F550E6C"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Further config details:</w:t>
      </w:r>
    </w:p>
    <w:p w14:paraId="3D170D17"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Whether more than one OD-SSB configs can be configured for the cell to UE</w:t>
      </w:r>
    </w:p>
    <w:p w14:paraId="385E0C9D"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Whether RRC parameters are newly introduced or existing are reused</w:t>
      </w:r>
    </w:p>
    <w:p w14:paraId="0B16B409"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Other parameters</w:t>
      </w:r>
      <w:r>
        <w:rPr>
          <w:rFonts w:cs="Calibri"/>
        </w:rPr>
        <w:t xml:space="preserve">, e.g. </w:t>
      </w:r>
    </w:p>
    <w:p w14:paraId="01057E50"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How many OD-SSB burst(s) are transmitted once indicated</w:t>
      </w:r>
    </w:p>
    <w:p w14:paraId="4ACB69A6"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Offset between HARQ-ACK corresponding to OD-SSB transmission indication signaling and OD-SSB transmission</w:t>
      </w:r>
    </w:p>
    <w:p w14:paraId="78A0F40C"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lastRenderedPageBreak/>
        <w:t>Gap length between SSB bursts</w:t>
      </w:r>
    </w:p>
    <w:p w14:paraId="51BF677F"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Whether each of above parameters is configured/indicated explicitly or not</w:t>
      </w:r>
    </w:p>
    <w:p w14:paraId="36F245C9" w14:textId="77777777" w:rsidR="00AF12CC" w:rsidRPr="000B7D55" w:rsidRDefault="00AF12CC" w:rsidP="00AF12CC">
      <w:pPr>
        <w:pStyle w:val="ListParagraph"/>
        <w:ind w:left="1440"/>
        <w:rPr>
          <w:rFonts w:cs="Calibri"/>
        </w:rPr>
      </w:pPr>
    </w:p>
    <w:p w14:paraId="076BF0E9"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 xml:space="preserve">Timing of OD-SSB transmission </w:t>
      </w:r>
      <w:r>
        <w:rPr>
          <w:rFonts w:cs="Calibri"/>
        </w:rPr>
        <w:t>upon indication</w:t>
      </w:r>
      <w:r w:rsidRPr="000B7D55">
        <w:rPr>
          <w:rFonts w:cs="Calibri"/>
        </w:rPr>
        <w:t xml:space="preserve"> by MAC CE</w:t>
      </w:r>
    </w:p>
    <w:p w14:paraId="5305D9A9" w14:textId="77777777" w:rsidR="00AF12CC" w:rsidRPr="00420AEF"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lang w:eastAsia="en-US"/>
        </w:rPr>
        <w:t xml:space="preserve">Time instance A is [the </w:t>
      </w:r>
      <w:r w:rsidRPr="00420AEF">
        <w:rPr>
          <w:rFonts w:cs="Calibri"/>
          <w:lang w:eastAsia="en-US"/>
        </w:rPr>
        <w:t xml:space="preserve">slot boundary of] the first SSB time domain position [of </w:t>
      </w:r>
      <w:proofErr w:type="gramStart"/>
      <w:r w:rsidRPr="00420AEF">
        <w:rPr>
          <w:rFonts w:cs="Calibri"/>
          <w:lang w:eastAsia="en-US"/>
        </w:rPr>
        <w:t>actually transmitted</w:t>
      </w:r>
      <w:proofErr w:type="gramEnd"/>
      <w:r w:rsidRPr="00420AEF">
        <w:rPr>
          <w:rFonts w:cs="Calibri"/>
          <w:lang w:eastAsia="en-US"/>
        </w:rPr>
        <w:t xml:space="preserve"> </w:t>
      </w:r>
      <w:r w:rsidRPr="00420AEF">
        <w:rPr>
          <w:rFonts w:cs="Calibri"/>
        </w:rPr>
        <w:t>OD-</w:t>
      </w:r>
      <w:r w:rsidRPr="00420AEF">
        <w:rPr>
          <w:rFonts w:cs="Calibri"/>
          <w:lang w:eastAsia="en-US"/>
        </w:rPr>
        <w:t xml:space="preserve">SSB burst] which is T [slots or symbols] after the [slot or symbol] where UE receives a </w:t>
      </w:r>
      <w:r w:rsidRPr="00420AEF">
        <w:rPr>
          <w:rFonts w:cs="Calibri"/>
        </w:rPr>
        <w:t>signaling</w:t>
      </w:r>
      <w:r w:rsidRPr="00420AEF">
        <w:rPr>
          <w:rFonts w:cs="Calibri"/>
          <w:lang w:eastAsia="en-US"/>
        </w:rPr>
        <w:t xml:space="preserve"> from gNB to indicate </w:t>
      </w:r>
      <w:r w:rsidRPr="00420AEF">
        <w:rPr>
          <w:rFonts w:cs="Calibri"/>
        </w:rPr>
        <w:t>OD-</w:t>
      </w:r>
      <w:r w:rsidRPr="00420AEF">
        <w:rPr>
          <w:rFonts w:cs="Calibri"/>
          <w:lang w:eastAsia="en-US"/>
        </w:rPr>
        <w:t>SSB transmission</w:t>
      </w:r>
    </w:p>
    <w:p w14:paraId="227BF905"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420AEF">
        <w:rPr>
          <w:rFonts w:cs="Calibri"/>
        </w:rPr>
        <w:t>SSB time domain positions</w:t>
      </w:r>
      <w:r w:rsidRPr="000B7D55">
        <w:rPr>
          <w:rFonts w:cs="Calibri"/>
        </w:rPr>
        <w:t xml:space="preserve"> of OD-SSB burst are configured by gNB.</w:t>
      </w:r>
    </w:p>
    <w:p w14:paraId="76219DD4"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Details of value of T (≥ 0) including possibility of T comprising of multiple components</w:t>
      </w:r>
    </w:p>
    <w:p w14:paraId="02B0CB4D"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 xml:space="preserve">Note: The value of T is not less than existing timeline required for UE’s MAC CE processing for SCell activation </w:t>
      </w:r>
    </w:p>
    <w:p w14:paraId="5373F10F"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Whether the value of T is predefined or indicated/configured by gNB</w:t>
      </w:r>
    </w:p>
    <w:p w14:paraId="21F3AD1C" w14:textId="77777777" w:rsidR="00AF12CC" w:rsidRPr="000B7D55" w:rsidRDefault="00AF12CC" w:rsidP="00AF12CC">
      <w:pPr>
        <w:pStyle w:val="ListParagraph"/>
        <w:ind w:left="1440"/>
        <w:rPr>
          <w:rFonts w:cs="Calibri"/>
        </w:rPr>
      </w:pPr>
    </w:p>
    <w:p w14:paraId="1C44E1CB"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Support L1 measurements on OD-SSB</w:t>
      </w:r>
    </w:p>
    <w:p w14:paraId="1996DB53"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Periodic, semi-persistent [and aperiodic] L1 measurements based on existing CSI framework</w:t>
      </w:r>
    </w:p>
    <w:p w14:paraId="4B68C9EE"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Potential enhancements of CSI report config and/or triggering/activation mechanisms for L1 measurements on OD-SSB</w:t>
      </w:r>
    </w:p>
    <w:p w14:paraId="6F6C4E7E" w14:textId="557C3CD3" w:rsidR="00A4786B" w:rsidRDefault="00A4786B" w:rsidP="00A4786B">
      <w:pPr>
        <w:pStyle w:val="Reference"/>
        <w:numPr>
          <w:ilvl w:val="0"/>
          <w:numId w:val="0"/>
        </w:numPr>
        <w:ind w:left="567" w:hanging="567"/>
      </w:pPr>
    </w:p>
    <w:p w14:paraId="5C7BB366" w14:textId="77777777" w:rsidR="00336AB4" w:rsidRDefault="00336AB4" w:rsidP="00A4786B">
      <w:pPr>
        <w:pStyle w:val="Reference"/>
        <w:numPr>
          <w:ilvl w:val="0"/>
          <w:numId w:val="0"/>
        </w:numPr>
        <w:ind w:left="567" w:hanging="567"/>
      </w:pPr>
    </w:p>
    <w:p w14:paraId="74F14D44" w14:textId="0C0E4250" w:rsidR="00336AB4" w:rsidRPr="00336AB4" w:rsidRDefault="00336AB4" w:rsidP="00A4786B">
      <w:pPr>
        <w:pStyle w:val="Reference"/>
        <w:numPr>
          <w:ilvl w:val="0"/>
          <w:numId w:val="0"/>
        </w:numPr>
        <w:ind w:left="567" w:hanging="567"/>
        <w:rPr>
          <w:b/>
          <w:bCs/>
          <w:u w:val="single"/>
        </w:rPr>
      </w:pPr>
      <w:r w:rsidRPr="00336AB4">
        <w:rPr>
          <w:b/>
          <w:bCs/>
          <w:u w:val="single"/>
        </w:rPr>
        <w:t>RAN1#118</w:t>
      </w:r>
    </w:p>
    <w:p w14:paraId="206C1456" w14:textId="77777777" w:rsidR="00336AB4" w:rsidRDefault="00336AB4" w:rsidP="00A4786B">
      <w:pPr>
        <w:pStyle w:val="Reference"/>
        <w:numPr>
          <w:ilvl w:val="0"/>
          <w:numId w:val="0"/>
        </w:numPr>
        <w:ind w:left="567" w:hanging="567"/>
      </w:pPr>
    </w:p>
    <w:p w14:paraId="00680845"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Signaling of OD-SSB</w:t>
      </w:r>
    </w:p>
    <w:p w14:paraId="3211EFC5" w14:textId="77777777" w:rsidR="00336AB4" w:rsidRPr="00336AB4" w:rsidRDefault="00336AB4" w:rsidP="00BE57A4">
      <w:pPr>
        <w:numPr>
          <w:ilvl w:val="1"/>
          <w:numId w:val="19"/>
        </w:numPr>
        <w:overflowPunct/>
        <w:autoSpaceDE/>
        <w:autoSpaceDN/>
        <w:adjustRightInd/>
        <w:spacing w:after="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Support RRC based signaling to indicate OD-SSB transmission on the cell at least for the case where </w:t>
      </w:r>
      <w:r w:rsidRPr="00336AB4">
        <w:rPr>
          <w:rFonts w:asciiTheme="minorHAnsi" w:eastAsia="Malgun Gothic" w:hAnsiTheme="minorHAnsi" w:cstheme="minorHAnsi"/>
          <w:sz w:val="22"/>
          <w:szCs w:val="22"/>
          <w:lang w:val="en-US" w:eastAsia="ko-KR"/>
        </w:rPr>
        <w:t>this RRC also configures the SCell, activates the SCell, and provides OD-SSB configuration</w:t>
      </w:r>
      <w:r w:rsidRPr="00336AB4">
        <w:rPr>
          <w:rFonts w:asciiTheme="minorHAnsi" w:eastAsia="Malgun Gothic" w:hAnsiTheme="minorHAnsi" w:cstheme="minorHAnsi"/>
          <w:sz w:val="22"/>
          <w:szCs w:val="22"/>
          <w:lang w:val="en-US" w:eastAsia="en-US"/>
        </w:rPr>
        <w:t>.</w:t>
      </w:r>
    </w:p>
    <w:p w14:paraId="752834F4" w14:textId="77777777" w:rsidR="00336AB4" w:rsidRPr="00336AB4" w:rsidRDefault="00336AB4" w:rsidP="00BE57A4">
      <w:pPr>
        <w:numPr>
          <w:ilvl w:val="2"/>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ko-KR"/>
        </w:rPr>
        <w:t>FFS: Whether to support RRC based signaling for other cases.</w:t>
      </w:r>
    </w:p>
    <w:p w14:paraId="4AB4DFFB"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Support MAC CE based signaling to indicate on-demand SSB transmission on the cell for Scenarios #2 and #2A.</w:t>
      </w:r>
    </w:p>
    <w:p w14:paraId="197D68F4"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Note: Deactivation and adaptation of on-demand SSB transmission to be separately discussed. </w:t>
      </w:r>
    </w:p>
    <w:p w14:paraId="7B3027B0" w14:textId="77777777" w:rsidR="00336AB4" w:rsidRPr="00336AB4" w:rsidRDefault="00336AB4" w:rsidP="00336AB4">
      <w:pPr>
        <w:overflowPunct/>
        <w:autoSpaceDE/>
        <w:autoSpaceDN/>
        <w:adjustRightInd/>
        <w:spacing w:after="160" w:line="254" w:lineRule="auto"/>
        <w:ind w:left="1440"/>
        <w:contextualSpacing/>
        <w:textAlignment w:val="auto"/>
        <w:rPr>
          <w:rFonts w:asciiTheme="minorHAnsi" w:eastAsia="Malgun Gothic" w:hAnsiTheme="minorHAnsi" w:cstheme="minorHAnsi"/>
          <w:sz w:val="22"/>
          <w:szCs w:val="22"/>
          <w:lang w:val="en-US" w:eastAsia="en-US"/>
        </w:rPr>
      </w:pPr>
    </w:p>
    <w:p w14:paraId="016F7CFC" w14:textId="77777777" w:rsidR="00336AB4" w:rsidRPr="00336AB4" w:rsidRDefault="00336AB4" w:rsidP="00BE57A4">
      <w:pPr>
        <w:numPr>
          <w:ilvl w:val="0"/>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Signaling of OD-SSB parameters </w:t>
      </w:r>
    </w:p>
    <w:p w14:paraId="2D1A6E58"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Multiple candidate values (of parameter(s) of OD-SSB) can be configured by RRC and the applicable value indicated by MAC CE </w:t>
      </w:r>
    </w:p>
    <w:p w14:paraId="6A07F28B"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MAC CE indicates: </w:t>
      </w:r>
      <w:r w:rsidRPr="00336AB4">
        <w:rPr>
          <w:rFonts w:asciiTheme="minorHAnsi" w:eastAsia="Malgun Gothic" w:hAnsiTheme="minorHAnsi" w:cstheme="minorHAnsi"/>
          <w:sz w:val="22"/>
          <w:szCs w:val="22"/>
          <w:u w:val="single"/>
          <w:lang w:val="en-US" w:eastAsia="en-US"/>
        </w:rPr>
        <w:t>Periodicity of OD-SSB</w:t>
      </w:r>
    </w:p>
    <w:p w14:paraId="4DF0BC43"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FFS: Other relevant parameters</w:t>
      </w:r>
    </w:p>
    <w:p w14:paraId="0B426CE9" w14:textId="77777777" w:rsidR="00336AB4" w:rsidRPr="00336AB4" w:rsidRDefault="00336AB4" w:rsidP="00336AB4">
      <w:pPr>
        <w:overflowPunct/>
        <w:autoSpaceDE/>
        <w:autoSpaceDN/>
        <w:adjustRightInd/>
        <w:spacing w:after="160" w:line="254" w:lineRule="auto"/>
        <w:ind w:left="1440"/>
        <w:contextualSpacing/>
        <w:textAlignment w:val="auto"/>
        <w:rPr>
          <w:rFonts w:asciiTheme="minorHAnsi" w:eastAsia="Malgun Gothic" w:hAnsiTheme="minorHAnsi" w:cstheme="minorHAnsi"/>
          <w:sz w:val="22"/>
          <w:szCs w:val="22"/>
          <w:lang w:val="en-US" w:eastAsia="en-US"/>
        </w:rPr>
      </w:pPr>
    </w:p>
    <w:p w14:paraId="0E58D374" w14:textId="77777777" w:rsidR="00336AB4" w:rsidRPr="00336AB4" w:rsidRDefault="00336AB4" w:rsidP="00BE57A4">
      <w:pPr>
        <w:numPr>
          <w:ilvl w:val="0"/>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SSB type for OD-SSB</w:t>
      </w:r>
    </w:p>
    <w:p w14:paraId="00B4D473"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Support: OD-SSB on the cell is not located on synchronization raster</w:t>
      </w:r>
    </w:p>
    <w:p w14:paraId="3446E1F2"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Support: OD-SSB on the cell is NCD-SSB </w:t>
      </w:r>
    </w:p>
    <w:p w14:paraId="1E56D42A"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FFS: Additional support of OD-SSB for CD-SSB located on sync-raster</w:t>
      </w:r>
    </w:p>
    <w:p w14:paraId="041606AC"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[JR] Companies (HW, vivo, Samsung, Apple, QC, Ericsson) were against supporting OD-SSB that is on sync-raster (i.e. CD-SSB) due to possible impacts on idle/inactive UEs.  </w:t>
      </w:r>
    </w:p>
    <w:p w14:paraId="5C0AA12D" w14:textId="77777777" w:rsidR="00336AB4" w:rsidRPr="00336AB4" w:rsidRDefault="00336AB4" w:rsidP="00336AB4">
      <w:pPr>
        <w:overflowPunct/>
        <w:autoSpaceDE/>
        <w:autoSpaceDN/>
        <w:adjustRightInd/>
        <w:spacing w:after="160" w:line="254" w:lineRule="auto"/>
        <w:ind w:left="1440"/>
        <w:contextualSpacing/>
        <w:textAlignment w:val="auto"/>
        <w:rPr>
          <w:rFonts w:asciiTheme="minorHAnsi" w:eastAsia="Malgun Gothic" w:hAnsiTheme="minorHAnsi" w:cstheme="minorHAnsi"/>
          <w:sz w:val="22"/>
          <w:szCs w:val="22"/>
          <w:lang w:val="en-US" w:eastAsia="en-US"/>
        </w:rPr>
      </w:pPr>
    </w:p>
    <w:p w14:paraId="1ED635BF"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Timeline of OD-SSB transmission</w:t>
      </w:r>
    </w:p>
    <w:p w14:paraId="1AD89BE2"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 xml:space="preserve">Time instance A: </w:t>
      </w:r>
      <w:r w:rsidRPr="00336AB4">
        <w:rPr>
          <w:rFonts w:asciiTheme="minorHAnsi" w:eastAsiaTheme="minorHAnsi" w:hAnsiTheme="minorHAnsi" w:cstheme="minorHAnsi"/>
          <w:sz w:val="22"/>
          <w:szCs w:val="22"/>
          <w:lang w:val="en-US" w:eastAsia="ko-KR"/>
        </w:rPr>
        <w:t xml:space="preserve">Beginning of the first slot containing [candidate SSB index 0 or the first </w:t>
      </w:r>
      <w:proofErr w:type="gramStart"/>
      <w:r w:rsidRPr="00336AB4">
        <w:rPr>
          <w:rFonts w:asciiTheme="minorHAnsi" w:eastAsiaTheme="minorHAnsi" w:hAnsiTheme="minorHAnsi" w:cstheme="minorHAnsi"/>
          <w:sz w:val="22"/>
          <w:szCs w:val="22"/>
          <w:lang w:val="en-US" w:eastAsia="ko-KR"/>
        </w:rPr>
        <w:t>actually transmitted</w:t>
      </w:r>
      <w:proofErr w:type="gramEnd"/>
      <w:r w:rsidRPr="00336AB4">
        <w:rPr>
          <w:rFonts w:asciiTheme="minorHAnsi" w:eastAsiaTheme="minorHAnsi" w:hAnsiTheme="minorHAnsi" w:cstheme="minorHAnsi"/>
          <w:sz w:val="22"/>
          <w:szCs w:val="22"/>
          <w:lang w:val="en-US" w:eastAsia="ko-KR"/>
        </w:rPr>
        <w:t xml:space="preserve"> SSB index] of OD-SSB burst which is </w:t>
      </w:r>
      <w:r w:rsidRPr="00336AB4">
        <w:rPr>
          <w:rFonts w:asciiTheme="minorHAnsi" w:eastAsiaTheme="minorHAnsi" w:hAnsiTheme="minorHAnsi" w:cstheme="minorHAnsi"/>
          <w:b/>
          <w:bCs/>
          <w:sz w:val="22"/>
          <w:szCs w:val="22"/>
          <w:lang w:val="en-US" w:eastAsia="ko-KR"/>
        </w:rPr>
        <w:t xml:space="preserve">at least </w:t>
      </w:r>
      <w:r w:rsidRPr="00336AB4">
        <w:rPr>
          <w:rFonts w:asciiTheme="minorHAnsi" w:eastAsiaTheme="minorHAnsi" w:hAnsiTheme="minorHAnsi" w:cstheme="minorHAnsi"/>
          <w:sz w:val="22"/>
          <w:szCs w:val="22"/>
          <w:lang w:val="en-US" w:eastAsia="ko-KR"/>
        </w:rPr>
        <w:t>T slots after the slot where UE receives a signaling from gNB to indicate OD-SSB transmission</w:t>
      </w:r>
    </w:p>
    <w:p w14:paraId="2BF94C9E" w14:textId="77777777" w:rsidR="00336AB4" w:rsidRPr="00336AB4" w:rsidRDefault="00336AB4" w:rsidP="00BE57A4">
      <w:pPr>
        <w:numPr>
          <w:ilvl w:val="1"/>
          <w:numId w:val="19"/>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ko-KR"/>
        </w:rPr>
      </w:pPr>
      <w:r w:rsidRPr="00336AB4">
        <w:rPr>
          <w:rFonts w:asciiTheme="minorHAnsi" w:eastAsiaTheme="minorHAnsi" w:hAnsiTheme="minorHAnsi" w:cstheme="minorHAnsi"/>
          <w:b/>
          <w:bCs/>
          <w:sz w:val="22"/>
          <w:szCs w:val="22"/>
          <w:lang w:val="en-US" w:eastAsia="ko-KR"/>
        </w:rPr>
        <w:lastRenderedPageBreak/>
        <w:t>WA:</w:t>
      </w:r>
      <w:r w:rsidRPr="00336AB4">
        <w:rPr>
          <w:rFonts w:asciiTheme="minorHAnsi" w:eastAsiaTheme="minorHAnsi" w:hAnsiTheme="minorHAnsi" w:cstheme="minorHAnsi"/>
          <w:sz w:val="22"/>
          <w:szCs w:val="22"/>
          <w:lang w:val="en-US" w:eastAsia="ko-KR"/>
        </w:rPr>
        <w:t xml:space="preserve"> T is not less than T_min = </w:t>
      </w:r>
      <m:oMath>
        <m:r>
          <w:rPr>
            <w:rFonts w:ascii="Cambria Math" w:eastAsiaTheme="minorHAnsi" w:hAnsi="Cambria Math" w:cstheme="minorHAnsi"/>
            <w:sz w:val="22"/>
            <w:szCs w:val="22"/>
            <w:lang w:val="en-US" w:eastAsia="ko-KR"/>
          </w:rPr>
          <m:t>m+3</m:t>
        </m:r>
        <m:sSubSup>
          <m:sSubSupPr>
            <m:ctrlPr>
              <w:rPr>
                <w:rFonts w:ascii="Cambria Math" w:eastAsia="Batang" w:hAnsi="Cambria Math" w:cstheme="minorHAnsi"/>
                <w:bCs/>
                <w:i/>
                <w:sz w:val="22"/>
                <w:szCs w:val="22"/>
                <w:lang w:eastAsia="ko-KR"/>
              </w:rPr>
            </m:ctrlPr>
          </m:sSubSupPr>
          <m:e>
            <m:r>
              <w:rPr>
                <w:rFonts w:ascii="Cambria Math" w:eastAsiaTheme="minorHAnsi" w:hAnsi="Cambria Math" w:cstheme="minorHAnsi"/>
                <w:sz w:val="22"/>
                <w:szCs w:val="22"/>
                <w:lang w:val="en-US" w:eastAsia="ko-KR"/>
              </w:rPr>
              <m:t>N</m:t>
            </m:r>
          </m:e>
          <m:sub>
            <m:r>
              <m:rPr>
                <m:nor/>
              </m:rPr>
              <w:rPr>
                <w:rFonts w:asciiTheme="minorHAnsi" w:eastAsiaTheme="minorHAnsi" w:hAnsiTheme="minorHAnsi" w:cstheme="minorHAnsi"/>
                <w:bCs/>
                <w:i/>
                <w:sz w:val="22"/>
                <w:szCs w:val="22"/>
                <w:lang w:val="en-US" w:eastAsia="ko-KR"/>
              </w:rPr>
              <m:t>slot</m:t>
            </m:r>
          </m:sub>
          <m:sup>
            <m:r>
              <m:rPr>
                <m:nor/>
              </m:rPr>
              <w:rPr>
                <w:rFonts w:asciiTheme="minorHAnsi" w:eastAsiaTheme="minorHAnsi" w:hAnsiTheme="minorHAnsi" w:cstheme="minorHAnsi"/>
                <w:bCs/>
                <w:i/>
                <w:sz w:val="22"/>
                <w:szCs w:val="22"/>
                <w:lang w:val="en-US" w:eastAsia="ko-KR"/>
              </w:rPr>
              <m:t>subframe</m:t>
            </m:r>
            <m:r>
              <w:rPr>
                <w:rFonts w:ascii="Cambria Math" w:eastAsiaTheme="minorHAnsi" w:hAnsi="Cambria Math" w:cstheme="minorHAnsi"/>
                <w:sz w:val="22"/>
                <w:szCs w:val="22"/>
                <w:lang w:val="en-US" w:eastAsia="ko-KR"/>
              </w:rPr>
              <m:t>,μ</m:t>
            </m:r>
          </m:sup>
        </m:sSubSup>
      </m:oMath>
      <w:r w:rsidRPr="00336AB4">
        <w:rPr>
          <w:rFonts w:asciiTheme="minorHAnsi" w:eastAsiaTheme="minorHAnsi" w:hAnsiTheme="minorHAnsi" w:cstheme="minorHAnsi"/>
          <w:bCs/>
          <w:sz w:val="22"/>
          <w:szCs w:val="22"/>
          <w:lang w:val="en-US" w:eastAsia="ko-KR"/>
        </w:rPr>
        <w:t xml:space="preserve">+1 where slot </w:t>
      </w:r>
      <w:r w:rsidRPr="00336AB4">
        <w:rPr>
          <w:rFonts w:asciiTheme="minorHAnsi" w:eastAsiaTheme="minorHAnsi" w:hAnsiTheme="minorHAnsi" w:cstheme="minorHAnsi"/>
          <w:bCs/>
          <w:i/>
          <w:iCs/>
          <w:sz w:val="22"/>
          <w:szCs w:val="22"/>
          <w:lang w:val="en-US" w:eastAsia="ko-KR"/>
        </w:rPr>
        <w:t>n</w:t>
      </w:r>
      <w:r w:rsidRPr="00336AB4">
        <w:rPr>
          <w:rFonts w:asciiTheme="minorHAnsi" w:eastAsiaTheme="minorHAnsi" w:hAnsiTheme="minorHAnsi" w:cstheme="minorHAnsi"/>
          <w:bCs/>
          <w:sz w:val="22"/>
          <w:szCs w:val="22"/>
          <w:lang w:val="en-US" w:eastAsia="ko-KR"/>
        </w:rPr>
        <w:t>+</w:t>
      </w:r>
      <w:r w:rsidRPr="00336AB4">
        <w:rPr>
          <w:rFonts w:asciiTheme="minorHAnsi" w:eastAsiaTheme="minorHAnsi" w:hAnsiTheme="minorHAnsi" w:cstheme="minorHAnsi"/>
          <w:bCs/>
          <w:i/>
          <w:iCs/>
          <w:sz w:val="22"/>
          <w:szCs w:val="22"/>
          <w:lang w:val="en-US" w:eastAsia="ko-KR"/>
        </w:rPr>
        <w:t>m</w:t>
      </w:r>
      <w:r w:rsidRPr="00336AB4">
        <w:rPr>
          <w:rFonts w:asciiTheme="minorHAnsi" w:eastAsiaTheme="minorHAnsi" w:hAnsiTheme="minorHAnsi" w:cstheme="minorHAnsi"/>
          <w:bCs/>
          <w:sz w:val="22"/>
          <w:szCs w:val="22"/>
          <w:lang w:val="en-US" w:eastAsia="ko-KR"/>
        </w:rPr>
        <w:t xml:space="preserve"> </w:t>
      </w:r>
      <w:r w:rsidRPr="00336AB4">
        <w:rPr>
          <w:rFonts w:asciiTheme="minorHAnsi" w:eastAsiaTheme="minorHAnsi" w:hAnsiTheme="minorHAnsi" w:cstheme="minorHAnsi"/>
          <w:iCs/>
          <w:sz w:val="22"/>
          <w:szCs w:val="22"/>
          <w:lang w:val="en-US" w:eastAsia="ko-KR"/>
        </w:rPr>
        <w:t xml:space="preserve">is a slot indicated for PUCCH transmission with HARQ-QCK information when the UE receives MAC CE signaling to indicate on-demand SSB transmission ending in slot </w:t>
      </w:r>
      <w:r w:rsidRPr="00336AB4">
        <w:rPr>
          <w:rFonts w:asciiTheme="minorHAnsi" w:eastAsiaTheme="minorHAnsi" w:hAnsiTheme="minorHAnsi" w:cstheme="minorHAnsi"/>
          <w:i/>
          <w:sz w:val="22"/>
          <w:szCs w:val="22"/>
          <w:lang w:val="en-US" w:eastAsia="ko-KR"/>
        </w:rPr>
        <w:t>n</w:t>
      </w:r>
      <w:r w:rsidRPr="00336AB4">
        <w:rPr>
          <w:rFonts w:asciiTheme="minorHAnsi" w:eastAsiaTheme="minorHAnsi" w:hAnsiTheme="minorHAnsi" w:cstheme="minorHAnsi"/>
          <w:iCs/>
          <w:sz w:val="22"/>
          <w:szCs w:val="22"/>
          <w:lang w:val="en-US" w:eastAsia="ko-KR"/>
        </w:rPr>
        <w:t xml:space="preserve">, and </w:t>
      </w:r>
      <m:oMath>
        <m:sSubSup>
          <m:sSubSupPr>
            <m:ctrlPr>
              <w:rPr>
                <w:rFonts w:ascii="Cambria Math" w:eastAsia="Batang" w:hAnsi="Cambria Math" w:cstheme="minorHAnsi"/>
                <w:bCs/>
                <w:i/>
                <w:sz w:val="22"/>
                <w:szCs w:val="22"/>
                <w:lang w:eastAsia="ko-KR"/>
              </w:rPr>
            </m:ctrlPr>
          </m:sSubSupPr>
          <m:e>
            <m:r>
              <w:rPr>
                <w:rFonts w:ascii="Cambria Math" w:eastAsiaTheme="minorHAnsi" w:hAnsi="Cambria Math" w:cstheme="minorHAnsi"/>
                <w:sz w:val="22"/>
                <w:szCs w:val="22"/>
                <w:lang w:val="en-US" w:eastAsia="ko-KR"/>
              </w:rPr>
              <m:t>N</m:t>
            </m:r>
          </m:e>
          <m:sub>
            <m:r>
              <m:rPr>
                <m:nor/>
              </m:rPr>
              <w:rPr>
                <w:rFonts w:asciiTheme="minorHAnsi" w:eastAsiaTheme="minorHAnsi" w:hAnsiTheme="minorHAnsi" w:cstheme="minorHAnsi"/>
                <w:bCs/>
                <w:i/>
                <w:sz w:val="22"/>
                <w:szCs w:val="22"/>
                <w:lang w:val="en-US" w:eastAsia="ko-KR"/>
              </w:rPr>
              <m:t>slot</m:t>
            </m:r>
          </m:sub>
          <m:sup>
            <m:r>
              <m:rPr>
                <m:nor/>
              </m:rPr>
              <w:rPr>
                <w:rFonts w:asciiTheme="minorHAnsi" w:eastAsiaTheme="minorHAnsi" w:hAnsiTheme="minorHAnsi" w:cstheme="minorHAnsi"/>
                <w:bCs/>
                <w:i/>
                <w:sz w:val="22"/>
                <w:szCs w:val="22"/>
                <w:lang w:val="en-US" w:eastAsia="ko-KR"/>
              </w:rPr>
              <m:t>subframe</m:t>
            </m:r>
            <m:r>
              <w:rPr>
                <w:rFonts w:ascii="Cambria Math" w:eastAsiaTheme="minorHAnsi" w:hAnsi="Cambria Math" w:cstheme="minorHAnsi"/>
                <w:sz w:val="22"/>
                <w:szCs w:val="22"/>
                <w:lang w:val="en-US" w:eastAsia="ko-KR"/>
              </w:rPr>
              <m:t>,μ</m:t>
            </m:r>
          </m:sup>
        </m:sSubSup>
      </m:oMath>
      <w:r w:rsidRPr="00336AB4">
        <w:rPr>
          <w:rFonts w:asciiTheme="minorHAnsi" w:eastAsiaTheme="minorHAnsi" w:hAnsiTheme="minorHAnsi" w:cstheme="minorHAnsi"/>
          <w:iCs/>
          <w:sz w:val="22"/>
          <w:szCs w:val="22"/>
          <w:lang w:val="en-US" w:eastAsia="ko-KR"/>
        </w:rPr>
        <w:t xml:space="preserve"> is as defined in current specification.</w:t>
      </w:r>
    </w:p>
    <w:p w14:paraId="15FD0C9A" w14:textId="77777777" w:rsidR="00336AB4" w:rsidRPr="00336AB4" w:rsidRDefault="00336AB4" w:rsidP="00BE57A4">
      <w:pPr>
        <w:numPr>
          <w:ilvl w:val="2"/>
          <w:numId w:val="19"/>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ko-KR"/>
        </w:rPr>
      </w:pPr>
      <w:r w:rsidRPr="00336AB4">
        <w:rPr>
          <w:rFonts w:asciiTheme="minorHAnsi" w:eastAsiaTheme="minorHAnsi" w:hAnsiTheme="minorHAnsi" w:cstheme="minorHAnsi"/>
          <w:iCs/>
          <w:sz w:val="22"/>
          <w:szCs w:val="22"/>
          <w:lang w:val="en-US" w:eastAsia="ko-KR"/>
        </w:rPr>
        <w:t xml:space="preserve">RAN4 to confirm that T_min can be equal to </w:t>
      </w:r>
      <m:oMath>
        <m:r>
          <w:rPr>
            <w:rFonts w:ascii="Cambria Math" w:eastAsiaTheme="minorHAnsi" w:hAnsi="Cambria Math" w:cstheme="minorHAnsi"/>
            <w:sz w:val="22"/>
            <w:szCs w:val="22"/>
            <w:lang w:val="en-US" w:eastAsia="ko-KR"/>
          </w:rPr>
          <m:t>m+3</m:t>
        </m:r>
        <m:sSubSup>
          <m:sSubSupPr>
            <m:ctrlPr>
              <w:rPr>
                <w:rFonts w:ascii="Cambria Math" w:eastAsia="Batang" w:hAnsi="Cambria Math" w:cstheme="minorHAnsi"/>
                <w:bCs/>
                <w:i/>
                <w:sz w:val="22"/>
                <w:szCs w:val="22"/>
                <w:lang w:eastAsia="ko-KR"/>
              </w:rPr>
            </m:ctrlPr>
          </m:sSubSupPr>
          <m:e>
            <m:r>
              <w:rPr>
                <w:rFonts w:ascii="Cambria Math" w:eastAsiaTheme="minorHAnsi" w:hAnsi="Cambria Math" w:cstheme="minorHAnsi"/>
                <w:sz w:val="22"/>
                <w:szCs w:val="22"/>
                <w:lang w:val="en-US" w:eastAsia="ko-KR"/>
              </w:rPr>
              <m:t>N</m:t>
            </m:r>
          </m:e>
          <m:sub>
            <m:r>
              <m:rPr>
                <m:nor/>
              </m:rPr>
              <w:rPr>
                <w:rFonts w:asciiTheme="minorHAnsi" w:eastAsiaTheme="minorHAnsi" w:hAnsiTheme="minorHAnsi" w:cstheme="minorHAnsi"/>
                <w:bCs/>
                <w:i/>
                <w:sz w:val="22"/>
                <w:szCs w:val="22"/>
                <w:lang w:val="en-US" w:eastAsia="ko-KR"/>
              </w:rPr>
              <m:t>slot</m:t>
            </m:r>
          </m:sub>
          <m:sup>
            <m:r>
              <m:rPr>
                <m:nor/>
              </m:rPr>
              <w:rPr>
                <w:rFonts w:asciiTheme="minorHAnsi" w:eastAsiaTheme="minorHAnsi" w:hAnsiTheme="minorHAnsi" w:cstheme="minorHAnsi"/>
                <w:bCs/>
                <w:i/>
                <w:sz w:val="22"/>
                <w:szCs w:val="22"/>
                <w:lang w:val="en-US" w:eastAsia="ko-KR"/>
              </w:rPr>
              <m:t>subframe</m:t>
            </m:r>
            <m:r>
              <w:rPr>
                <w:rFonts w:ascii="Cambria Math" w:eastAsiaTheme="minorHAnsi" w:hAnsi="Cambria Math" w:cstheme="minorHAnsi"/>
                <w:sz w:val="22"/>
                <w:szCs w:val="22"/>
                <w:lang w:val="en-US" w:eastAsia="ko-KR"/>
              </w:rPr>
              <m:t>,μ</m:t>
            </m:r>
          </m:sup>
        </m:sSubSup>
      </m:oMath>
      <w:r w:rsidRPr="00336AB4">
        <w:rPr>
          <w:rFonts w:asciiTheme="minorHAnsi" w:eastAsiaTheme="minorHAnsi" w:hAnsiTheme="minorHAnsi" w:cstheme="minorHAnsi"/>
          <w:sz w:val="22"/>
          <w:szCs w:val="22"/>
          <w:lang w:val="en-US" w:eastAsia="ko-KR"/>
        </w:rPr>
        <w:t>+1</w:t>
      </w:r>
    </w:p>
    <w:p w14:paraId="27D937EA" w14:textId="77777777" w:rsidR="00336AB4" w:rsidRPr="00336AB4" w:rsidRDefault="00336AB4" w:rsidP="00BE57A4">
      <w:pPr>
        <w:numPr>
          <w:ilvl w:val="1"/>
          <w:numId w:val="19"/>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ko-KR"/>
        </w:rPr>
      </w:pPr>
      <w:r w:rsidRPr="00336AB4">
        <w:rPr>
          <w:rFonts w:asciiTheme="minorHAnsi" w:eastAsiaTheme="minorHAnsi" w:hAnsiTheme="minorHAnsi" w:cstheme="minorHAnsi"/>
          <w:b/>
          <w:bCs/>
          <w:sz w:val="22"/>
          <w:szCs w:val="22"/>
          <w:lang w:val="en-US" w:eastAsia="ko-KR"/>
        </w:rPr>
        <w:t>WA:</w:t>
      </w:r>
      <w:r w:rsidRPr="00336AB4">
        <w:rPr>
          <w:rFonts w:asciiTheme="minorHAnsi" w:eastAsiaTheme="minorHAnsi" w:hAnsiTheme="minorHAnsi" w:cstheme="minorHAnsi"/>
          <w:sz w:val="22"/>
          <w:szCs w:val="22"/>
          <w:lang w:val="en-US" w:eastAsia="ko-KR"/>
        </w:rPr>
        <w:t xml:space="preserve"> T=T_min</w:t>
      </w:r>
    </w:p>
    <w:p w14:paraId="484639C4" w14:textId="77777777" w:rsidR="00336AB4" w:rsidRPr="00336AB4" w:rsidRDefault="00336AB4" w:rsidP="00336AB4">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x-none"/>
        </w:rPr>
      </w:pPr>
    </w:p>
    <w:p w14:paraId="4922FC34"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L1 measurements on OD-SSB</w:t>
      </w:r>
    </w:p>
    <w:p w14:paraId="5E323539"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 xml:space="preserve">Support aperiodic measurements based on existing CSI framework </w:t>
      </w:r>
    </w:p>
    <w:p w14:paraId="4730BFD9"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FFS: potential enhancements of CSI report configuration and/or triggering/activation mechanisms for L1 measurement based on on-demand SSB</w:t>
      </w:r>
    </w:p>
    <w:p w14:paraId="343CB024"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Support of LTM is a separate discussion point</w:t>
      </w:r>
    </w:p>
    <w:p w14:paraId="173E136C" w14:textId="77777777" w:rsidR="00336AB4" w:rsidRPr="00336AB4" w:rsidRDefault="00336AB4" w:rsidP="00336AB4">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x-none"/>
        </w:rPr>
      </w:pPr>
    </w:p>
    <w:p w14:paraId="437BCE81"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L3 measurements on OD-SSB</w:t>
      </w:r>
    </w:p>
    <w:p w14:paraId="7FAE1482"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Support. Further work is up to RAN2/RAN4</w:t>
      </w:r>
    </w:p>
    <w:p w14:paraId="5455C3C6" w14:textId="77777777" w:rsidR="00336AB4" w:rsidRPr="00336AB4" w:rsidRDefault="00336AB4" w:rsidP="00336AB4">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x-none"/>
        </w:rPr>
      </w:pPr>
    </w:p>
    <w:p w14:paraId="79446934"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Other topics discussed (with no agreements)</w:t>
      </w:r>
    </w:p>
    <w:p w14:paraId="5084EDC5"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Scenarios for OD-SSB</w:t>
      </w:r>
    </w:p>
    <w:p w14:paraId="16A27E67"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Scenario 3A and 3B are objected by Apple and vivo</w:t>
      </w:r>
    </w:p>
    <w:p w14:paraId="72D7F51B"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Whether/how to support multiple OD-SSB configs</w:t>
      </w:r>
    </w:p>
    <w:p w14:paraId="61E2F5C8"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All NW vendors wanted to support multiple OD-SSB configs (e.g. each containing different parameter set), but no consensus on the need for &gt; one config.</w:t>
      </w:r>
    </w:p>
    <w:p w14:paraId="5AFBE5ED"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 xml:space="preserve">Discussion direction then changed to first identify what is included in one OD-SSB config </w:t>
      </w:r>
    </w:p>
    <w:p w14:paraId="0CB0A0FF"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Contents of OD-SSB configuration</w:t>
      </w:r>
    </w:p>
    <w:p w14:paraId="6F1D1FB0"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 xml:space="preserve">Parameters identified: </w:t>
      </w:r>
      <w:r w:rsidRPr="00336AB4">
        <w:rPr>
          <w:rFonts w:asciiTheme="minorHAnsi" w:eastAsia="Malgun Gothic" w:hAnsiTheme="minorHAnsi" w:cstheme="minorHAnsi"/>
          <w:sz w:val="22"/>
          <w:szCs w:val="22"/>
          <w:lang w:val="en-US" w:eastAsia="en-US"/>
        </w:rPr>
        <w:t>Frequency of the OD-SSB, SSB position in burst, periodicity, SCS, PCI, Tx power, number of bursts, gap between bursts, T value</w:t>
      </w:r>
    </w:p>
    <w:p w14:paraId="4B55A6F6"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Transmission pattern of OD-SSB</w:t>
      </w:r>
    </w:p>
    <w:p w14:paraId="2FF3074E"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All time spent on discussing/clarifying views on timeline (T value, time instance A) than on the pattern given the multiple understandings on start time</w:t>
      </w:r>
    </w:p>
    <w:p w14:paraId="196C104F"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L1/L3 measurements on OD-SSB</w:t>
      </w:r>
    </w:p>
    <w:p w14:paraId="61BA596D"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Whether to support OD-SSB for BFD-RS (LG, Goog, DCM, NEC are supportive)</w:t>
      </w:r>
    </w:p>
    <w:p w14:paraId="45058350"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Whether/how to configure OD-SSB in CSI-RS resource config</w:t>
      </w:r>
    </w:p>
    <w:p w14:paraId="7F8B704C" w14:textId="77777777" w:rsidR="00336AB4" w:rsidRPr="00336AB4" w:rsidRDefault="00336AB4" w:rsidP="00BE57A4">
      <w:pPr>
        <w:numPr>
          <w:ilvl w:val="3"/>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Companies mentioned to first discuss whether UE should measure always-on SSB and OD-SSB separately or jointly to derive one CSI (e.g. for Case #2)</w:t>
      </w:r>
    </w:p>
    <w:p w14:paraId="23600474"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UE-triggered OD-SSB</w:t>
      </w:r>
    </w:p>
    <w:p w14:paraId="35979EE6"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Tagged as low priority proposal in FL summary</w:t>
      </w:r>
    </w:p>
    <w:p w14:paraId="633594E0" w14:textId="77777777" w:rsidR="00DC0B2A" w:rsidRPr="00DC0B2A" w:rsidRDefault="00DC0B2A" w:rsidP="00DC0B2A">
      <w:pPr>
        <w:overflowPunct/>
        <w:autoSpaceDE/>
        <w:autoSpaceDN/>
        <w:adjustRightInd/>
        <w:spacing w:after="240" w:line="278" w:lineRule="auto"/>
        <w:jc w:val="left"/>
        <w:textAlignment w:val="auto"/>
        <w:rPr>
          <w:rFonts w:ascii="Times New Roman" w:eastAsia="Cambria" w:hAnsi="Times New Roman"/>
          <w:b/>
          <w:bCs/>
          <w:kern w:val="2"/>
          <w:u w:val="single"/>
          <w:lang w:val="en-US" w:eastAsia="x-none"/>
          <w14:ligatures w14:val="standardContextual"/>
        </w:rPr>
      </w:pPr>
      <w:r w:rsidRPr="00DC0B2A">
        <w:rPr>
          <w:rFonts w:ascii="Times New Roman" w:eastAsia="Cambria" w:hAnsi="Times New Roman"/>
          <w:b/>
          <w:bCs/>
          <w:kern w:val="2"/>
          <w:u w:val="single"/>
          <w:lang w:val="en-US" w:eastAsia="x-none"/>
          <w14:ligatures w14:val="standardContextual"/>
        </w:rPr>
        <w:t>RAN1#118bis Agreements</w:t>
      </w:r>
    </w:p>
    <w:tbl>
      <w:tblPr>
        <w:tblStyle w:val="TableGrid2"/>
        <w:tblW w:w="0" w:type="auto"/>
        <w:tblLook w:val="04A0" w:firstRow="1" w:lastRow="0" w:firstColumn="1" w:lastColumn="0" w:noHBand="0" w:noVBand="1"/>
      </w:tblPr>
      <w:tblGrid>
        <w:gridCol w:w="9629"/>
      </w:tblGrid>
      <w:tr w:rsidR="00DC0B2A" w:rsidRPr="00DC0B2A" w14:paraId="6149C0DD" w14:textId="77777777" w:rsidTr="00B6368D">
        <w:tc>
          <w:tcPr>
            <w:tcW w:w="9962" w:type="dxa"/>
          </w:tcPr>
          <w:p w14:paraId="199D453F"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bookmarkStart w:id="2" w:name="_Hlk179979931"/>
            <w:r w:rsidRPr="00DC0B2A">
              <w:rPr>
                <w:rFonts w:ascii="Times" w:eastAsia="Cambria" w:hAnsi="Times" w:cs="Times"/>
                <w:b/>
                <w:bCs/>
                <w:kern w:val="2"/>
                <w:highlight w:val="green"/>
                <w:lang w:val="en-US" w:eastAsia="x-none"/>
                <w14:ligatures w14:val="standardContextual"/>
              </w:rPr>
              <w:t>Agreement</w:t>
            </w:r>
          </w:p>
          <w:bookmarkEnd w:id="2"/>
          <w:p w14:paraId="41763CA1"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xml:space="preserve">, deactivation of on-demand SSB transmission is supported. </w:t>
            </w:r>
            <w:proofErr w:type="gramStart"/>
            <w:r w:rsidRPr="00DC0B2A">
              <w:rPr>
                <w:rFonts w:ascii="Times" w:eastAsia="Cambria" w:hAnsi="Times" w:cs="Times"/>
                <w:kern w:val="2"/>
                <w:lang w:val="en-US" w:eastAsia="ko-KR"/>
                <w14:ligatures w14:val="standardContextual"/>
              </w:rPr>
              <w:t>In order to</w:t>
            </w:r>
            <w:proofErr w:type="gramEnd"/>
            <w:r w:rsidRPr="00DC0B2A">
              <w:rPr>
                <w:rFonts w:ascii="Times" w:eastAsia="Cambria" w:hAnsi="Times" w:cs="Times"/>
                <w:kern w:val="2"/>
                <w:lang w:val="en-US" w:eastAsia="ko-KR"/>
                <w14:ligatures w14:val="standardContextual"/>
              </w:rPr>
              <w:t xml:space="preserve"> deactivate on-demand SSB transmission from a UE perspective, support at least one of the following options.</w:t>
            </w:r>
          </w:p>
          <w:p w14:paraId="7000D5E9"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1: Explicit indication of deactivation for on-demand SSB via MAC-CE for on-demand SSB transmission indication</w:t>
            </w:r>
          </w:p>
          <w:p w14:paraId="6B1B3B49"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1A: Explicit indication of deactivation for on-demand SSB via RRC for on-demand SSB transmission indication</w:t>
            </w:r>
          </w:p>
          <w:p w14:paraId="0EBE523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 xml:space="preserve">Option 2: Configuration/indication of </w:t>
            </w:r>
            <w:r w:rsidRPr="00DC0B2A">
              <w:rPr>
                <w:rFonts w:ascii="Times" w:eastAsia="Calibri" w:hAnsi="Times" w:cs="Times"/>
                <w:kern w:val="2"/>
                <w:lang w:val="en-US" w:eastAsia="ko-KR"/>
                <w14:ligatures w14:val="standardContextual"/>
              </w:rPr>
              <w:t>the number N of on-demand SSB bursts to be transmitted after on-demand SSB is indicated</w:t>
            </w:r>
          </w:p>
          <w:p w14:paraId="3665A53C"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lastRenderedPageBreak/>
              <w:t>Option 3: Configuration/indication of the duration of on-demand SSB transmission window</w:t>
            </w:r>
          </w:p>
          <w:p w14:paraId="7480B5A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4: On-demand SSB transmission, if any, is deactivated when UE receives SCell deactivation MAC-CE for the activated SCell</w:t>
            </w:r>
          </w:p>
          <w:p w14:paraId="08C6A79C"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4A: On-demand SSB transmission, if any, is deactivated when the timer for SCell deactivation is expired</w:t>
            </w:r>
          </w:p>
          <w:p w14:paraId="4818C597"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5: On-demand SSB transmission, if any, is deactivated when SCell activation is completed</w:t>
            </w:r>
          </w:p>
          <w:p w14:paraId="79611B5A"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6: Explicit indication of deactivation for on-demand SSB via [group-common] DCI</w:t>
            </w:r>
          </w:p>
          <w:p w14:paraId="1D63424F"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 xml:space="preserve">FFS: </w:t>
            </w:r>
            <w:r w:rsidRPr="00DC0B2A">
              <w:rPr>
                <w:rFonts w:ascii="Times" w:hAnsi="Times" w:cs="Times"/>
                <w:kern w:val="2"/>
                <w:lang w:val="en-US" w:eastAsia="en-US"/>
                <w14:ligatures w14:val="standardContextual"/>
              </w:rPr>
              <w:t>Each option is applicable to which Cases or Scenarios</w:t>
            </w:r>
          </w:p>
          <w:p w14:paraId="03F398DC"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FFS:</w:t>
            </w:r>
            <w:r w:rsidRPr="00DC0B2A">
              <w:rPr>
                <w:rFonts w:ascii="Times" w:hAnsi="Times" w:cs="Times"/>
                <w:kern w:val="2"/>
                <w:lang w:val="en-US" w:eastAsia="ko-KR"/>
                <w14:ligatures w14:val="standardContextual"/>
              </w:rPr>
              <w:t xml:space="preserve"> Details related to each of the above options</w:t>
            </w:r>
          </w:p>
          <w:p w14:paraId="333BE054"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1B19B708"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highlight w:val="green"/>
                <w:lang w:val="en-US" w:eastAsia="x-none"/>
                <w14:ligatures w14:val="standardContextual"/>
              </w:rPr>
              <w:t>Agreement</w:t>
            </w:r>
          </w:p>
          <w:p w14:paraId="448F7071"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support to provide at least the following parameters for on-demand SSB configuration by RRC at least for Case #1.</w:t>
            </w:r>
          </w:p>
          <w:p w14:paraId="4DD98447"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Sub-carrier spacing of the on-demand SSB</w:t>
            </w:r>
          </w:p>
          <w:p w14:paraId="2CB480D8"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FFS if this can be absent</w:t>
            </w:r>
          </w:p>
          <w:p w14:paraId="23BFAB46"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Physical Cell ID of the on-demand SSB</w:t>
            </w:r>
          </w:p>
          <w:p w14:paraId="0B1A56E1"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Time domain location of on-demand SSB burst such as SFN offset and half frame index</w:t>
            </w:r>
          </w:p>
          <w:p w14:paraId="0C839CEE"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proofErr w:type="gramStart"/>
            <w:r w:rsidRPr="00DC0B2A">
              <w:rPr>
                <w:rFonts w:ascii="Times" w:hAnsi="Times" w:cs="Times"/>
                <w:kern w:val="2"/>
                <w:lang w:val="en-US" w:eastAsia="ko-KR"/>
                <w14:ligatures w14:val="standardContextual"/>
              </w:rPr>
              <w:t>Downlink</w:t>
            </w:r>
            <w:proofErr w:type="gramEnd"/>
            <w:r w:rsidRPr="00DC0B2A">
              <w:rPr>
                <w:rFonts w:ascii="Times" w:hAnsi="Times" w:cs="Times"/>
                <w:kern w:val="2"/>
                <w:lang w:val="en-US" w:eastAsia="ko-KR"/>
                <w14:ligatures w14:val="standardContextual"/>
              </w:rPr>
              <w:t xml:space="preserve"> transmit power of on-demand SSB</w:t>
            </w:r>
          </w:p>
          <w:p w14:paraId="302809D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The number N</w:t>
            </w:r>
            <w:r w:rsidRPr="00DC0B2A">
              <w:rPr>
                <w:rFonts w:ascii="Times" w:eastAsia="Calibri" w:hAnsi="Times" w:cs="Times"/>
                <w:kern w:val="2"/>
                <w:lang w:val="en-US" w:eastAsia="en-US"/>
                <w14:ligatures w14:val="standardContextual"/>
              </w:rPr>
              <w:t xml:space="preserve"> </w:t>
            </w:r>
            <w:r w:rsidRPr="00DC0B2A">
              <w:rPr>
                <w:rFonts w:ascii="Times" w:hAnsi="Times" w:cs="Times"/>
                <w:kern w:val="2"/>
                <w:lang w:val="en-US" w:eastAsia="ko-KR"/>
                <w14:ligatures w14:val="standardContextual"/>
              </w:rPr>
              <w:t>of on-demand SSB bursts to be transmitted after on-demand SSB is indicated</w:t>
            </w:r>
          </w:p>
          <w:p w14:paraId="0B0F2DFE"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whether the above parameters are configured by reusing legacy RRC parameters or new RRC parameters</w:t>
            </w:r>
          </w:p>
          <w:p w14:paraId="6064206B"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p>
          <w:p w14:paraId="7C3C9D15"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highlight w:val="green"/>
                <w:lang w:val="en-US" w:eastAsia="x-none"/>
                <w14:ligatures w14:val="standardContextual"/>
              </w:rPr>
              <w:t>Agreement</w:t>
            </w:r>
          </w:p>
          <w:p w14:paraId="3C632444" w14:textId="77777777" w:rsidR="00DC0B2A" w:rsidRPr="00DC0B2A" w:rsidRDefault="00DC0B2A" w:rsidP="00DC0B2A">
            <w:pPr>
              <w:overflowPunct/>
              <w:autoSpaceDE/>
              <w:autoSpaceDN/>
              <w:adjustRightInd/>
              <w:spacing w:after="0" w:line="278" w:lineRule="auto"/>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xml:space="preserve"> and for Case #2 (i.e., </w:t>
            </w:r>
            <w:r w:rsidRPr="00DC0B2A">
              <w:rPr>
                <w:rFonts w:ascii="Times" w:eastAsia="Cambria" w:hAnsi="Times" w:cs="Times"/>
                <w:kern w:val="2"/>
                <w:lang w:val="en-US" w:eastAsia="en-US"/>
                <w14:ligatures w14:val="standardContextual"/>
              </w:rPr>
              <w:t>Always-on SSB is periodically transmitted on the cell</w:t>
            </w:r>
            <w:r w:rsidRPr="00DC0B2A">
              <w:rPr>
                <w:rFonts w:ascii="Times" w:eastAsia="Cambria" w:hAnsi="Times" w:cs="Times"/>
                <w:kern w:val="2"/>
                <w:lang w:val="en-US" w:eastAsia="ko-KR"/>
                <w14:ligatures w14:val="standardContextual"/>
              </w:rPr>
              <w:t>), consider only one or both of the following options for UE to perform L1 measurement based on on-demand SSB.</w:t>
            </w:r>
          </w:p>
          <w:p w14:paraId="42732570"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Option 1: A CSI report configuration is associated with both of on-demand SSB and always-on SSB</w:t>
            </w:r>
          </w:p>
          <w:p w14:paraId="56700045"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 xml:space="preserve">Option 2: A CSI report configuration is associated with one of always-on SSB and on-demand SSB </w:t>
            </w:r>
          </w:p>
          <w:p w14:paraId="21C734F4"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Whether OD-SSB and always on SSB have same beam or not</w:t>
            </w:r>
          </w:p>
          <w:p w14:paraId="72473EF7"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32479121" w14:textId="77777777" w:rsidR="00DC0B2A" w:rsidRPr="00DC0B2A" w:rsidRDefault="00DC0B2A" w:rsidP="00DC0B2A">
            <w:pPr>
              <w:overflowPunct/>
              <w:autoSpaceDE/>
              <w:autoSpaceDN/>
              <w:adjustRightInd/>
              <w:spacing w:after="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lang w:val="en-US" w:eastAsia="x-none"/>
                <w14:ligatures w14:val="standardContextual"/>
              </w:rPr>
              <w:t>Conclusion</w:t>
            </w:r>
          </w:p>
          <w:p w14:paraId="7E975B27"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en-US"/>
                <w14:ligatures w14:val="standardContextual"/>
              </w:rPr>
              <w:t xml:space="preserve">No consensus on the support of on-demand SSB SCell operation triggered by </w:t>
            </w:r>
            <w:r w:rsidRPr="00DC0B2A">
              <w:rPr>
                <w:rFonts w:ascii="Times" w:eastAsia="Cambria" w:hAnsi="Times" w:cs="Times"/>
                <w:kern w:val="2"/>
                <w:lang w:val="en-US" w:eastAsia="ko-KR"/>
                <w14:ligatures w14:val="standardContextual"/>
              </w:rPr>
              <w:t>UE.</w:t>
            </w:r>
          </w:p>
          <w:p w14:paraId="0F90E1E7"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p>
          <w:p w14:paraId="443722C6"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b/>
                <w:bCs/>
                <w:kern w:val="2"/>
                <w:lang w:val="en-US" w:eastAsia="en-US"/>
                <w14:ligatures w14:val="standardContextual"/>
              </w:rPr>
            </w:pPr>
            <w:r w:rsidRPr="00DC0B2A">
              <w:rPr>
                <w:rFonts w:ascii="Times" w:hAnsi="Times" w:cs="Times"/>
                <w:b/>
                <w:bCs/>
                <w:kern w:val="2"/>
                <w:highlight w:val="green"/>
                <w:lang w:val="en-US" w:eastAsia="en-US"/>
                <w14:ligatures w14:val="standardContextual"/>
              </w:rPr>
              <w:t>Agreement</w:t>
            </w:r>
          </w:p>
          <w:p w14:paraId="123DE731" w14:textId="77777777" w:rsidR="00DC0B2A" w:rsidRPr="00DC0B2A" w:rsidRDefault="00DC0B2A" w:rsidP="00DC0B2A">
            <w:pPr>
              <w:overflowPunct/>
              <w:autoSpaceDE/>
              <w:autoSpaceDN/>
              <w:adjustRightInd/>
              <w:spacing w:after="160" w:line="256" w:lineRule="auto"/>
              <w:contextualSpacing/>
              <w:textAlignment w:val="auto"/>
              <w:rPr>
                <w:rFonts w:ascii="Times" w:hAnsi="Times" w:cs="Times"/>
                <w:kern w:val="2"/>
                <w:lang w:val="en-US" w:eastAsia="ko-KR"/>
                <w14:ligatures w14:val="standardContextual"/>
              </w:rPr>
            </w:pPr>
            <w:r w:rsidRPr="00DC0B2A">
              <w:rPr>
                <w:rFonts w:ascii="Times" w:hAnsi="Times" w:cs="Times"/>
                <w:kern w:val="2"/>
                <w:lang w:val="en-US" w:eastAsia="ko-KR"/>
                <w14:ligatures w14:val="standardContextual"/>
              </w:rPr>
              <w:t xml:space="preserve">The previous RAN1 agreement is partly confirmed and </w:t>
            </w:r>
            <w:r w:rsidRPr="00DC0B2A">
              <w:rPr>
                <w:rFonts w:ascii="Times" w:hAnsi="Times" w:cs="Times"/>
                <w:color w:val="FF0000"/>
                <w:kern w:val="2"/>
                <w:lang w:val="en-US" w:eastAsia="ko-KR"/>
                <w14:ligatures w14:val="standardContextual"/>
              </w:rPr>
              <w:t xml:space="preserve">further revised </w:t>
            </w:r>
            <w:r w:rsidRPr="00DC0B2A">
              <w:rPr>
                <w:rFonts w:ascii="Times" w:hAnsi="Times" w:cs="Times"/>
                <w:kern w:val="2"/>
                <w:lang w:val="en-US" w:eastAsia="ko-KR"/>
                <w14:ligatures w14:val="standardContextual"/>
              </w:rPr>
              <w:t>as follows.</w:t>
            </w:r>
          </w:p>
          <w:p w14:paraId="6BDAED6F"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 xml:space="preserve">For SSB burst(s) indicated by on-demand SSB SCell operation via </w:t>
            </w:r>
            <w:r w:rsidRPr="00DC0B2A">
              <w:rPr>
                <w:rFonts w:ascii="Times" w:eastAsia="Cambria" w:hAnsi="Times" w:cs="Times"/>
                <w:color w:val="FF0000"/>
                <w:kern w:val="2"/>
                <w:lang w:val="en-US" w:eastAsia="ko-KR"/>
                <w14:ligatures w14:val="standardContextual"/>
              </w:rPr>
              <w:t xml:space="preserve">a </w:t>
            </w:r>
            <w:r w:rsidRPr="00DC0B2A">
              <w:rPr>
                <w:rFonts w:ascii="Times" w:eastAsia="Cambria" w:hAnsi="Times" w:cs="Times"/>
                <w:kern w:val="2"/>
                <w:lang w:val="en-US" w:eastAsia="ko-KR"/>
                <w14:ligatures w14:val="standardContextual"/>
              </w:rPr>
              <w:t xml:space="preserve">MAC CE, UE expects that on-demand SSB </w:t>
            </w:r>
            <w:r w:rsidRPr="00DC0B2A">
              <w:rPr>
                <w:rFonts w:ascii="Times" w:eastAsia="Cambria" w:hAnsi="Times" w:cs="Times"/>
                <w:strike/>
                <w:color w:val="FF0000"/>
                <w:kern w:val="2"/>
                <w:lang w:val="en-US" w:eastAsia="ko-KR"/>
                <w14:ligatures w14:val="standardContextual"/>
              </w:rPr>
              <w:t>burst(s)</w:t>
            </w:r>
            <w:r w:rsidRPr="00DC0B2A">
              <w:rPr>
                <w:rFonts w:ascii="Times" w:eastAsia="Cambria" w:hAnsi="Times" w:cs="Times"/>
                <w:kern w:val="2"/>
                <w:lang w:val="en-US" w:eastAsia="ko-KR"/>
                <w14:ligatures w14:val="standardContextual"/>
              </w:rPr>
              <w:t xml:space="preserve"> is transmitted from time instance A which is determined as follows.</w:t>
            </w:r>
          </w:p>
          <w:p w14:paraId="48D3A2BA"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 xml:space="preserve">Alt 3-1: Time instance A is the beginning of the first slot containing </w:t>
            </w:r>
            <w:r w:rsidRPr="00DC0B2A">
              <w:rPr>
                <w:rFonts w:ascii="Times" w:eastAsia="Cambria" w:hAnsi="Times" w:cs="Times"/>
                <w:strike/>
                <w:color w:val="FF0000"/>
                <w:kern w:val="2"/>
                <w:lang w:val="en-US" w:eastAsia="ko-KR"/>
                <w14:ligatures w14:val="standardContextual"/>
              </w:rPr>
              <w:t xml:space="preserve">[candidate SSB index 0 or </w:t>
            </w:r>
            <w:r w:rsidRPr="00DC0B2A">
              <w:rPr>
                <w:rFonts w:ascii="Times" w:eastAsia="Cambria" w:hAnsi="Times" w:cs="Times"/>
                <w:kern w:val="2"/>
                <w:lang w:val="en-US" w:eastAsia="ko-KR"/>
                <w14:ligatures w14:val="standardContextual"/>
              </w:rPr>
              <w:t xml:space="preserve">the first </w:t>
            </w:r>
            <w:proofErr w:type="gramStart"/>
            <w:r w:rsidRPr="00DC0B2A">
              <w:rPr>
                <w:rFonts w:ascii="Times" w:eastAsia="Cambria" w:hAnsi="Times" w:cs="Times"/>
                <w:kern w:val="2"/>
                <w:lang w:val="en-US" w:eastAsia="ko-KR"/>
                <w14:ligatures w14:val="standardContextual"/>
              </w:rPr>
              <w:t>actually transmitted</w:t>
            </w:r>
            <w:proofErr w:type="gramEnd"/>
            <w:r w:rsidRPr="00DC0B2A">
              <w:rPr>
                <w:rFonts w:ascii="Times" w:eastAsia="Cambria" w:hAnsi="Times" w:cs="Times"/>
                <w:kern w:val="2"/>
                <w:lang w:val="en-US" w:eastAsia="ko-KR"/>
                <w14:ligatures w14:val="standardContextual"/>
              </w:rPr>
              <w:t xml:space="preserve"> SSB index</w:t>
            </w:r>
            <w:r w:rsidRPr="00DC0B2A">
              <w:rPr>
                <w:rFonts w:ascii="Times" w:eastAsia="Cambria" w:hAnsi="Times" w:cs="Times"/>
                <w:strike/>
                <w:color w:val="FF0000"/>
                <w:kern w:val="2"/>
                <w:lang w:val="en-US" w:eastAsia="ko-KR"/>
                <w14:ligatures w14:val="standardContextual"/>
              </w:rPr>
              <w:t>]</w:t>
            </w:r>
            <w:r w:rsidRPr="00DC0B2A">
              <w:rPr>
                <w:rFonts w:ascii="Times" w:eastAsia="Cambria" w:hAnsi="Times" w:cs="Times"/>
                <w:kern w:val="2"/>
                <w:lang w:val="en-US" w:eastAsia="ko-KR"/>
                <w14:ligatures w14:val="standardContextual"/>
              </w:rPr>
              <w:t xml:space="preserve"> </w:t>
            </w:r>
            <w:r w:rsidRPr="00DC0B2A">
              <w:rPr>
                <w:rFonts w:ascii="Times" w:eastAsia="Cambria" w:hAnsi="Times" w:cs="Times"/>
                <w:strike/>
                <w:color w:val="FF0000"/>
                <w:kern w:val="2"/>
                <w:lang w:val="en-US" w:eastAsia="ko-KR"/>
                <w14:ligatures w14:val="standardContextual"/>
              </w:rPr>
              <w:t>of</w:t>
            </w:r>
            <w:r w:rsidRPr="00DC0B2A">
              <w:rPr>
                <w:rFonts w:ascii="Times" w:eastAsia="Cambria" w:hAnsi="Times" w:cs="Times"/>
                <w:color w:val="FF0000"/>
                <w:kern w:val="2"/>
                <w:lang w:val="en-US" w:eastAsia="ko-KR"/>
                <w14:ligatures w14:val="standardContextual"/>
              </w:rPr>
              <w:t>within</w:t>
            </w:r>
            <w:r w:rsidRPr="00DC0B2A">
              <w:rPr>
                <w:rFonts w:ascii="Times" w:eastAsia="Cambria" w:hAnsi="Times" w:cs="Times"/>
                <w:kern w:val="2"/>
                <w:lang w:val="en-US" w:eastAsia="ko-KR"/>
                <w14:ligatures w14:val="standardContextual"/>
              </w:rPr>
              <w:t xml:space="preserve"> </w:t>
            </w:r>
            <w:r w:rsidRPr="00DC0B2A">
              <w:rPr>
                <w:rFonts w:ascii="Times" w:eastAsia="Cambria" w:hAnsi="Times" w:cs="Times"/>
                <w:color w:val="FF0000"/>
                <w:kern w:val="2"/>
                <w:lang w:val="en-US" w:eastAsia="ko-KR"/>
                <w14:ligatures w14:val="standardContextual"/>
              </w:rPr>
              <w:t xml:space="preserve">the first “possible” </w:t>
            </w:r>
            <w:r w:rsidRPr="00DC0B2A">
              <w:rPr>
                <w:rFonts w:ascii="Times" w:eastAsia="Cambria" w:hAnsi="Times" w:cs="Times"/>
                <w:kern w:val="2"/>
                <w:lang w:val="en-US" w:eastAsia="ko-KR"/>
                <w14:ligatures w14:val="standardContextual"/>
              </w:rPr>
              <w:t xml:space="preserve">on-demand SSB burst which is </w:t>
            </w:r>
            <w:r w:rsidRPr="00DC0B2A">
              <w:rPr>
                <w:rFonts w:ascii="Times" w:eastAsia="Cambria" w:hAnsi="Times" w:cs="Times"/>
                <w:kern w:val="2"/>
                <w:highlight w:val="green"/>
                <w:lang w:val="en-US" w:eastAsia="ko-KR"/>
                <w14:ligatures w14:val="standardContextual"/>
              </w:rPr>
              <w:t>at least</w:t>
            </w:r>
            <w:r w:rsidRPr="00DC0B2A">
              <w:rPr>
                <w:rFonts w:ascii="Times" w:eastAsia="Cambria" w:hAnsi="Times" w:cs="Times"/>
                <w:kern w:val="2"/>
                <w:lang w:val="en-US" w:eastAsia="ko-KR"/>
                <w14:ligatures w14:val="standardContextual"/>
              </w:rPr>
              <w:t xml:space="preserve"> T slots after the slot where UE receives a signalling from gNB to indicate on-demand SSB transmission</w:t>
            </w:r>
          </w:p>
          <w:p w14:paraId="7A168685" w14:textId="77777777" w:rsidR="00DC0B2A" w:rsidRPr="00DC0B2A" w:rsidRDefault="00DC0B2A" w:rsidP="00DC0B2A">
            <w:pPr>
              <w:numPr>
                <w:ilvl w:val="2"/>
                <w:numId w:val="15"/>
              </w:numPr>
              <w:overflowPunct/>
              <w:autoSpaceDE/>
              <w:autoSpaceDN/>
              <w:adjustRightInd/>
              <w:spacing w:after="0" w:line="278" w:lineRule="auto"/>
              <w:ind w:left="216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The SSB time domain positions of on-demand SSB burst are configured by gNB.</w:t>
            </w:r>
          </w:p>
          <w:p w14:paraId="4D338B0F" w14:textId="77777777" w:rsidR="00DC0B2A" w:rsidRPr="00DC0B2A" w:rsidRDefault="00DC0B2A" w:rsidP="00DC0B2A">
            <w:pPr>
              <w:numPr>
                <w:ilvl w:val="3"/>
                <w:numId w:val="15"/>
              </w:numPr>
              <w:overflowPunct/>
              <w:autoSpaceDE/>
              <w:autoSpaceDN/>
              <w:adjustRightInd/>
              <w:spacing w:after="0" w:line="278" w:lineRule="auto"/>
              <w:ind w:left="2880"/>
              <w:contextualSpacing/>
              <w:jc w:val="left"/>
              <w:textAlignment w:val="auto"/>
              <w:rPr>
                <w:rFonts w:ascii="Times" w:eastAsia="Cambria" w:hAnsi="Times" w:cs="Times"/>
                <w:color w:val="FF0000"/>
                <w:kern w:val="2"/>
                <w:lang w:val="en-US" w:eastAsia="ko-KR"/>
                <w14:ligatures w14:val="standardContextual"/>
              </w:rPr>
            </w:pPr>
            <w:r w:rsidRPr="00DC0B2A">
              <w:rPr>
                <w:rFonts w:ascii="Times" w:eastAsia="Cambria" w:hAnsi="Times" w:cs="Times"/>
                <w:color w:val="FF0000"/>
                <w:kern w:val="2"/>
                <w:lang w:val="en-US" w:eastAsia="ko-KR"/>
                <w14:ligatures w14:val="standardContextual"/>
              </w:rPr>
              <w:t>The location(s) (e.g., SFN offset, half frame index) in the time domain of “possible” on-demand SSB burst and SSB position within the burst should be configured by the gNB</w:t>
            </w:r>
          </w:p>
          <w:p w14:paraId="4D6AAA45"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 xml:space="preserve">Note: The value of T is not less than existing timeline required for UE’s MAC CE processing for SCell activation </w:t>
            </w:r>
          </w:p>
          <w:p w14:paraId="10130185"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w:t>
            </w:r>
            <w:r w:rsidRPr="00DC0B2A">
              <w:rPr>
                <w:rFonts w:ascii="Times" w:eastAsia="Cambria" w:hAnsi="Times" w:cs="Times"/>
                <w:kern w:val="2"/>
                <w:highlight w:val="darkYellow"/>
                <w:lang w:val="en-US" w:eastAsia="ko-KR"/>
                <w14:ligatures w14:val="standardContextual"/>
              </w:rPr>
              <w:t>Working assumption</w:t>
            </w:r>
            <w:r w:rsidRPr="00DC0B2A">
              <w:rPr>
                <w:rFonts w:ascii="Times" w:eastAsia="Cambria" w:hAnsi="Times" w:cs="Times"/>
                <w:kern w:val="2"/>
                <w:lang w:val="en-US" w:eastAsia="ko-KR"/>
                <w14:ligatures w14:val="standardContextual"/>
              </w:rPr>
              <w:t>): T is not less than T_min=</w:t>
            </w:r>
            <m:oMath>
              <m:r>
                <w:rPr>
                  <w:rFonts w:ascii="Cambria Math" w:eastAsia="Cambria" w:hAnsi="Cambria Math" w:cs="Times"/>
                  <w:kern w:val="2"/>
                  <w:lang w:val="en-US" w:eastAsia="ko-KR"/>
                  <w14:ligatures w14:val="standardContextual"/>
                </w:rPr>
                <m:t>m+3</m:t>
              </m:r>
              <m:sSubSup>
                <m:sSubSupPr>
                  <m:ctrlPr>
                    <w:rPr>
                      <w:rFonts w:ascii="Cambria Math" w:eastAsia="Cambria" w:hAnsi="Cambria Math" w:cs="Times"/>
                      <w:bCs/>
                      <w:i/>
                      <w:kern w:val="2"/>
                      <w:lang w:val="en-US" w:eastAsia="ko-KR"/>
                      <w14:ligatures w14:val="standardContextual"/>
                    </w:rPr>
                  </m:ctrlPr>
                </m:sSubSupPr>
                <m:e>
                  <m:r>
                    <w:rPr>
                      <w:rFonts w:ascii="Cambria Math" w:eastAsia="Cambria" w:hAnsi="Cambria Math" w:cs="Times"/>
                      <w:kern w:val="2"/>
                      <w:lang w:val="en-US" w:eastAsia="ko-KR"/>
                      <w14:ligatures w14:val="standardContextual"/>
                    </w:rPr>
                    <m:t>N</m:t>
                  </m:r>
                </m:e>
                <m:sub>
                  <m:r>
                    <m:rPr>
                      <m:nor/>
                    </m:rPr>
                    <w:rPr>
                      <w:rFonts w:ascii="Times" w:eastAsia="Cambria" w:hAnsi="Times" w:cs="Times"/>
                      <w:bCs/>
                      <w:i/>
                      <w:kern w:val="2"/>
                      <w:lang w:val="en-US" w:eastAsia="ko-KR"/>
                      <w14:ligatures w14:val="standardContextual"/>
                    </w:rPr>
                    <m:t>slot</m:t>
                  </m:r>
                </m:sub>
                <m:sup>
                  <m:r>
                    <m:rPr>
                      <m:nor/>
                    </m:rPr>
                    <w:rPr>
                      <w:rFonts w:ascii="Times" w:eastAsia="Cambria" w:hAnsi="Times" w:cs="Times"/>
                      <w:bCs/>
                      <w:i/>
                      <w:kern w:val="2"/>
                      <w:lang w:val="en-US" w:eastAsia="ko-KR"/>
                      <w14:ligatures w14:val="standardContextual"/>
                    </w:rPr>
                    <m:t>subframe</m:t>
                  </m:r>
                  <m:r>
                    <w:rPr>
                      <w:rFonts w:ascii="Cambria Math" w:eastAsia="Cambria" w:hAnsi="Cambria Math" w:cs="Times"/>
                      <w:kern w:val="2"/>
                      <w:lang w:val="en-US" w:eastAsia="ko-KR"/>
                      <w14:ligatures w14:val="standardContextual"/>
                    </w:rPr>
                    <m:t>,μ</m:t>
                  </m:r>
                </m:sup>
              </m:sSubSup>
            </m:oMath>
            <w:r w:rsidRPr="00DC0B2A">
              <w:rPr>
                <w:rFonts w:ascii="Times" w:eastAsia="Cambria" w:hAnsi="Times" w:cs="Times"/>
                <w:bCs/>
                <w:kern w:val="2"/>
                <w:lang w:val="en-US" w:eastAsia="ko-KR"/>
                <w14:ligatures w14:val="standardContextual"/>
              </w:rPr>
              <w:t xml:space="preserve">+1 where slot </w:t>
            </w:r>
            <w:r w:rsidRPr="00DC0B2A">
              <w:rPr>
                <w:rFonts w:ascii="Times" w:eastAsia="Cambria" w:hAnsi="Times" w:cs="Times"/>
                <w:bCs/>
                <w:i/>
                <w:iCs/>
                <w:kern w:val="2"/>
                <w:lang w:val="en-US" w:eastAsia="ko-KR"/>
                <w14:ligatures w14:val="standardContextual"/>
              </w:rPr>
              <w:t>n</w:t>
            </w:r>
            <w:r w:rsidRPr="00DC0B2A">
              <w:rPr>
                <w:rFonts w:ascii="Times" w:eastAsia="Cambria" w:hAnsi="Times" w:cs="Times"/>
                <w:bCs/>
                <w:kern w:val="2"/>
                <w:lang w:val="en-US" w:eastAsia="ko-KR"/>
                <w14:ligatures w14:val="standardContextual"/>
              </w:rPr>
              <w:t>+</w:t>
            </w:r>
            <w:r w:rsidRPr="00DC0B2A">
              <w:rPr>
                <w:rFonts w:ascii="Times" w:eastAsia="Cambria" w:hAnsi="Times" w:cs="Times"/>
                <w:bCs/>
                <w:i/>
                <w:iCs/>
                <w:kern w:val="2"/>
                <w:lang w:val="en-US" w:eastAsia="ko-KR"/>
                <w14:ligatures w14:val="standardContextual"/>
              </w:rPr>
              <w:t>m</w:t>
            </w:r>
            <w:r w:rsidRPr="00DC0B2A">
              <w:rPr>
                <w:rFonts w:ascii="Times" w:eastAsia="Cambria" w:hAnsi="Times" w:cs="Times"/>
                <w:bCs/>
                <w:kern w:val="2"/>
                <w:lang w:val="en-US" w:eastAsia="ko-KR"/>
                <w14:ligatures w14:val="standardContextual"/>
              </w:rPr>
              <w:t xml:space="preserve"> </w:t>
            </w:r>
            <w:r w:rsidRPr="00DC0B2A">
              <w:rPr>
                <w:rFonts w:ascii="Times" w:eastAsia="Cambria" w:hAnsi="Times" w:cs="Times"/>
                <w:iCs/>
                <w:kern w:val="2"/>
                <w:lang w:val="en-US" w:eastAsia="ko-KR"/>
                <w14:ligatures w14:val="standardContextual"/>
              </w:rPr>
              <w:t xml:space="preserve">is a slot indicated for PUCCH transmission with HARQ-QCK information when the UE receives MAC CE </w:t>
            </w:r>
            <w:r w:rsidRPr="00DC0B2A">
              <w:rPr>
                <w:rFonts w:ascii="Times" w:eastAsia="Cambria" w:hAnsi="Times" w:cs="Times"/>
                <w:iCs/>
                <w:kern w:val="2"/>
                <w:lang w:val="en-US" w:eastAsia="ko-KR"/>
                <w14:ligatures w14:val="standardContextual"/>
              </w:rPr>
              <w:lastRenderedPageBreak/>
              <w:t xml:space="preserve">signaling to indicate on-demand SSB transmission ending in slot </w:t>
            </w:r>
            <w:r w:rsidRPr="00DC0B2A">
              <w:rPr>
                <w:rFonts w:ascii="Times" w:eastAsia="Cambria" w:hAnsi="Times" w:cs="Times"/>
                <w:i/>
                <w:kern w:val="2"/>
                <w:lang w:val="en-US" w:eastAsia="ko-KR"/>
                <w14:ligatures w14:val="standardContextual"/>
              </w:rPr>
              <w:t>n</w:t>
            </w:r>
            <w:r w:rsidRPr="00DC0B2A">
              <w:rPr>
                <w:rFonts w:ascii="Times" w:eastAsia="Cambria" w:hAnsi="Times" w:cs="Times"/>
                <w:iCs/>
                <w:kern w:val="2"/>
                <w:lang w:val="en-US" w:eastAsia="ko-KR"/>
                <w14:ligatures w14:val="standardContextual"/>
              </w:rPr>
              <w:t xml:space="preserve">, and </w:t>
            </w:r>
            <m:oMath>
              <m:sSubSup>
                <m:sSubSupPr>
                  <m:ctrlPr>
                    <w:rPr>
                      <w:rFonts w:ascii="Cambria Math" w:eastAsia="Cambria" w:hAnsi="Cambria Math" w:cs="Times"/>
                      <w:bCs/>
                      <w:i/>
                      <w:kern w:val="2"/>
                      <w:lang w:val="en-US" w:eastAsia="ko-KR"/>
                      <w14:ligatures w14:val="standardContextual"/>
                    </w:rPr>
                  </m:ctrlPr>
                </m:sSubSupPr>
                <m:e>
                  <m:r>
                    <w:rPr>
                      <w:rFonts w:ascii="Cambria Math" w:eastAsia="Cambria" w:hAnsi="Cambria Math" w:cs="Times"/>
                      <w:kern w:val="2"/>
                      <w:lang w:val="en-US" w:eastAsia="ko-KR"/>
                      <w14:ligatures w14:val="standardContextual"/>
                    </w:rPr>
                    <m:t>N</m:t>
                  </m:r>
                </m:e>
                <m:sub>
                  <m:r>
                    <m:rPr>
                      <m:nor/>
                    </m:rPr>
                    <w:rPr>
                      <w:rFonts w:ascii="Times" w:eastAsia="Cambria" w:hAnsi="Times" w:cs="Times"/>
                      <w:bCs/>
                      <w:i/>
                      <w:kern w:val="2"/>
                      <w:lang w:val="en-US" w:eastAsia="ko-KR"/>
                      <w14:ligatures w14:val="standardContextual"/>
                    </w:rPr>
                    <m:t>slot</m:t>
                  </m:r>
                </m:sub>
                <m:sup>
                  <m:r>
                    <m:rPr>
                      <m:nor/>
                    </m:rPr>
                    <w:rPr>
                      <w:rFonts w:ascii="Times" w:eastAsia="Cambria" w:hAnsi="Times" w:cs="Times"/>
                      <w:bCs/>
                      <w:i/>
                      <w:kern w:val="2"/>
                      <w:lang w:val="en-US" w:eastAsia="ko-KR"/>
                      <w14:ligatures w14:val="standardContextual"/>
                    </w:rPr>
                    <m:t>subframe</m:t>
                  </m:r>
                  <m:r>
                    <w:rPr>
                      <w:rFonts w:ascii="Cambria Math" w:eastAsia="Cambria" w:hAnsi="Cambria Math" w:cs="Times"/>
                      <w:kern w:val="2"/>
                      <w:lang w:val="en-US" w:eastAsia="ko-KR"/>
                      <w14:ligatures w14:val="standardContextual"/>
                    </w:rPr>
                    <m:t>,μ</m:t>
                  </m:r>
                </m:sup>
              </m:sSubSup>
            </m:oMath>
            <w:r w:rsidRPr="00DC0B2A">
              <w:rPr>
                <w:rFonts w:ascii="Times" w:eastAsia="Cambria" w:hAnsi="Times" w:cs="Times"/>
                <w:iCs/>
                <w:kern w:val="2"/>
                <w:lang w:val="en-US" w:eastAsia="ko-KR"/>
                <w14:ligatures w14:val="standardContextual"/>
              </w:rPr>
              <w:t xml:space="preserve"> is as defined in current specification.</w:t>
            </w:r>
          </w:p>
          <w:p w14:paraId="442E06BC" w14:textId="77777777" w:rsidR="00DC0B2A" w:rsidRPr="00DC0B2A" w:rsidRDefault="00DC0B2A" w:rsidP="00DC0B2A">
            <w:pPr>
              <w:numPr>
                <w:ilvl w:val="2"/>
                <w:numId w:val="15"/>
              </w:numPr>
              <w:overflowPunct/>
              <w:autoSpaceDE/>
              <w:autoSpaceDN/>
              <w:adjustRightInd/>
              <w:spacing w:after="0" w:line="278" w:lineRule="auto"/>
              <w:ind w:left="216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iCs/>
                <w:kern w:val="2"/>
                <w:lang w:val="en-US" w:eastAsia="ko-KR"/>
                <w14:ligatures w14:val="standardContextual"/>
              </w:rPr>
              <w:t xml:space="preserve">RAN4 to confirm that T_min can be equal to </w:t>
            </w:r>
            <m:oMath>
              <m:r>
                <w:rPr>
                  <w:rFonts w:ascii="Cambria Math" w:eastAsia="Cambria" w:hAnsi="Cambria Math" w:cs="Times"/>
                  <w:kern w:val="2"/>
                  <w:lang w:val="en-US" w:eastAsia="ko-KR"/>
                  <w14:ligatures w14:val="standardContextual"/>
                </w:rPr>
                <m:t>m+3</m:t>
              </m:r>
              <m:sSubSup>
                <m:sSubSupPr>
                  <m:ctrlPr>
                    <w:rPr>
                      <w:rFonts w:ascii="Cambria Math" w:eastAsia="Cambria" w:hAnsi="Cambria Math" w:cs="Times"/>
                      <w:bCs/>
                      <w:i/>
                      <w:kern w:val="2"/>
                      <w:lang w:val="en-US" w:eastAsia="ko-KR"/>
                      <w14:ligatures w14:val="standardContextual"/>
                    </w:rPr>
                  </m:ctrlPr>
                </m:sSubSupPr>
                <m:e>
                  <m:r>
                    <w:rPr>
                      <w:rFonts w:ascii="Cambria Math" w:eastAsia="Cambria" w:hAnsi="Cambria Math" w:cs="Times"/>
                      <w:kern w:val="2"/>
                      <w:lang w:val="en-US" w:eastAsia="ko-KR"/>
                      <w14:ligatures w14:val="standardContextual"/>
                    </w:rPr>
                    <m:t>N</m:t>
                  </m:r>
                </m:e>
                <m:sub>
                  <m:r>
                    <m:rPr>
                      <m:nor/>
                    </m:rPr>
                    <w:rPr>
                      <w:rFonts w:ascii="Times" w:eastAsia="Cambria" w:hAnsi="Times" w:cs="Times"/>
                      <w:bCs/>
                      <w:i/>
                      <w:kern w:val="2"/>
                      <w:lang w:val="en-US" w:eastAsia="ko-KR"/>
                      <w14:ligatures w14:val="standardContextual"/>
                    </w:rPr>
                    <m:t>slot</m:t>
                  </m:r>
                </m:sub>
                <m:sup>
                  <m:r>
                    <m:rPr>
                      <m:nor/>
                    </m:rPr>
                    <w:rPr>
                      <w:rFonts w:ascii="Times" w:eastAsia="Cambria" w:hAnsi="Times" w:cs="Times"/>
                      <w:bCs/>
                      <w:i/>
                      <w:kern w:val="2"/>
                      <w:lang w:val="en-US" w:eastAsia="ko-KR"/>
                      <w14:ligatures w14:val="standardContextual"/>
                    </w:rPr>
                    <m:t>subframe</m:t>
                  </m:r>
                  <m:r>
                    <w:rPr>
                      <w:rFonts w:ascii="Cambria Math" w:eastAsia="Cambria" w:hAnsi="Cambria Math" w:cs="Times"/>
                      <w:kern w:val="2"/>
                      <w:lang w:val="en-US" w:eastAsia="ko-KR"/>
                      <w14:ligatures w14:val="standardContextual"/>
                    </w:rPr>
                    <m:t>,μ</m:t>
                  </m:r>
                </m:sup>
              </m:sSubSup>
            </m:oMath>
            <w:r w:rsidRPr="00DC0B2A">
              <w:rPr>
                <w:rFonts w:ascii="Times" w:eastAsia="Cambria" w:hAnsi="Times" w:cs="Times"/>
                <w:kern w:val="2"/>
                <w:lang w:val="en-US" w:eastAsia="ko-KR"/>
                <w14:ligatures w14:val="standardContextual"/>
              </w:rPr>
              <w:t>+1</w:t>
            </w:r>
          </w:p>
          <w:p w14:paraId="34C535B6"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highlight w:val="darkYellow"/>
                <w:lang w:val="en-US" w:eastAsia="ko-KR"/>
                <w14:ligatures w14:val="standardContextual"/>
              </w:rPr>
              <w:t>(Working assumption)</w:t>
            </w:r>
            <w:r w:rsidRPr="00DC0B2A">
              <w:rPr>
                <w:rFonts w:ascii="Times" w:eastAsia="Cambria" w:hAnsi="Times" w:cs="Times"/>
                <w:kern w:val="2"/>
                <w:lang w:val="en-US" w:eastAsia="ko-KR"/>
                <w14:ligatures w14:val="standardContextual"/>
              </w:rPr>
              <w:t xml:space="preserve"> T=T_min</w:t>
            </w:r>
          </w:p>
          <w:p w14:paraId="0CAA51A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Above applies at least for the case where SCell with on demand SSB transmission and cell with signalling transmission have the same numerology.</w:t>
            </w:r>
          </w:p>
          <w:p w14:paraId="7D0C030E"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50DE2C8B"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highlight w:val="green"/>
                <w:lang w:val="en-US" w:eastAsia="x-none"/>
                <w14:ligatures w14:val="standardContextual"/>
              </w:rPr>
              <w:t>Agreement</w:t>
            </w:r>
          </w:p>
          <w:p w14:paraId="765F9F18" w14:textId="77777777" w:rsidR="00DC0B2A" w:rsidRPr="00DC0B2A" w:rsidRDefault="00DC0B2A" w:rsidP="00DC0B2A">
            <w:pPr>
              <w:overflowPunct/>
              <w:autoSpaceDE/>
              <w:autoSpaceDN/>
              <w:adjustRightInd/>
              <w:spacing w:after="0" w:line="278" w:lineRule="auto"/>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xml:space="preserve"> and for Case #2 (i.e., </w:t>
            </w:r>
            <w:r w:rsidRPr="00DC0B2A">
              <w:rPr>
                <w:rFonts w:ascii="Times" w:eastAsia="Cambria" w:hAnsi="Times" w:cs="Times"/>
                <w:kern w:val="2"/>
                <w:lang w:val="en-US" w:eastAsia="en-US"/>
                <w14:ligatures w14:val="standardContextual"/>
              </w:rPr>
              <w:t>Always-on SSB is periodically transmitted on the cell</w:t>
            </w:r>
            <w:r w:rsidRPr="00DC0B2A">
              <w:rPr>
                <w:rFonts w:ascii="Times" w:eastAsia="Cambria" w:hAnsi="Times" w:cs="Times"/>
                <w:kern w:val="2"/>
                <w:lang w:val="en-US" w:eastAsia="ko-KR"/>
                <w14:ligatures w14:val="standardContextual"/>
              </w:rPr>
              <w:t>), study at least the following Mux-Cases.</w:t>
            </w:r>
          </w:p>
          <w:p w14:paraId="4D674A50"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Mux-Case #1: No time-domain overlap between always-on SSB and on-demand SSB</w:t>
            </w:r>
          </w:p>
          <w:p w14:paraId="0E9ABCC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New Roman" w:hAnsi="Times New Roman"/>
                <w:kern w:val="2"/>
                <w:sz w:val="24"/>
                <w:szCs w:val="24"/>
                <w:lang w:val="en-US" w:eastAsia="en-US"/>
                <w14:ligatures w14:val="standardContextual"/>
              </w:rPr>
            </w:pPr>
            <w:r w:rsidRPr="00DC0B2A">
              <w:rPr>
                <w:rFonts w:ascii="Times" w:hAnsi="Times" w:cs="Times"/>
                <w:kern w:val="2"/>
                <w:lang w:val="en-US" w:eastAsia="ko-KR"/>
                <w14:ligatures w14:val="standardContextual"/>
              </w:rPr>
              <w:t>Mux-Case #2: Always-on SSB and on-demand SSB overlap at least in time or frequency domain</w:t>
            </w:r>
          </w:p>
        </w:tc>
      </w:tr>
    </w:tbl>
    <w:p w14:paraId="6FC143B0" w14:textId="77777777" w:rsidR="00336AB4" w:rsidRDefault="00336AB4" w:rsidP="00A4786B">
      <w:pPr>
        <w:pStyle w:val="Reference"/>
        <w:numPr>
          <w:ilvl w:val="0"/>
          <w:numId w:val="0"/>
        </w:numPr>
        <w:ind w:left="567" w:hanging="567"/>
      </w:pPr>
    </w:p>
    <w:sectPr w:rsidR="00336AB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BDD6" w14:textId="77777777" w:rsidR="002F3B7C" w:rsidRDefault="002F3B7C">
      <w:r>
        <w:separator/>
      </w:r>
    </w:p>
  </w:endnote>
  <w:endnote w:type="continuationSeparator" w:id="0">
    <w:p w14:paraId="670DABAA" w14:textId="77777777" w:rsidR="002F3B7C" w:rsidRDefault="002F3B7C">
      <w:r>
        <w:continuationSeparator/>
      </w:r>
    </w:p>
  </w:endnote>
  <w:endnote w:type="continuationNotice" w:id="1">
    <w:p w14:paraId="43DF89C1" w14:textId="77777777" w:rsidR="002F3B7C" w:rsidRDefault="002F3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10B4" w14:textId="77777777" w:rsidR="002F3B7C" w:rsidRDefault="002F3B7C">
      <w:r>
        <w:separator/>
      </w:r>
    </w:p>
  </w:footnote>
  <w:footnote w:type="continuationSeparator" w:id="0">
    <w:p w14:paraId="42450357" w14:textId="77777777" w:rsidR="002F3B7C" w:rsidRDefault="002F3B7C">
      <w:r>
        <w:continuationSeparator/>
      </w:r>
    </w:p>
  </w:footnote>
  <w:footnote w:type="continuationNotice" w:id="1">
    <w:p w14:paraId="01BDAEB0" w14:textId="77777777" w:rsidR="002F3B7C" w:rsidRDefault="002F3B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4"/>
  </w:num>
  <w:num w:numId="3" w16cid:durableId="1698316515">
    <w:abstractNumId w:val="9"/>
  </w:num>
  <w:num w:numId="4" w16cid:durableId="2017030140">
    <w:abstractNumId w:val="10"/>
  </w:num>
  <w:num w:numId="5" w16cid:durableId="1432316339">
    <w:abstractNumId w:val="7"/>
  </w:num>
  <w:num w:numId="6" w16cid:durableId="1438058489">
    <w:abstractNumId w:val="12"/>
  </w:num>
  <w:num w:numId="7" w16cid:durableId="207031773">
    <w:abstractNumId w:val="17"/>
  </w:num>
  <w:num w:numId="8" w16cid:durableId="2114977846">
    <w:abstractNumId w:val="8"/>
  </w:num>
  <w:num w:numId="9" w16cid:durableId="991519215">
    <w:abstractNumId w:val="15"/>
  </w:num>
  <w:num w:numId="10" w16cid:durableId="1360860641">
    <w:abstractNumId w:val="23"/>
  </w:num>
  <w:num w:numId="11" w16cid:durableId="269700109">
    <w:abstractNumId w:val="16"/>
  </w:num>
  <w:num w:numId="12" w16cid:durableId="1387101789">
    <w:abstractNumId w:val="19"/>
  </w:num>
  <w:num w:numId="13" w16cid:durableId="1028069117">
    <w:abstractNumId w:val="0"/>
  </w:num>
  <w:num w:numId="14" w16cid:durableId="152263208">
    <w:abstractNumId w:val="21"/>
  </w:num>
  <w:num w:numId="15" w16cid:durableId="2097747668">
    <w:abstractNumId w:val="11"/>
  </w:num>
  <w:num w:numId="16" w16cid:durableId="1360624775">
    <w:abstractNumId w:val="5"/>
  </w:num>
  <w:num w:numId="17" w16cid:durableId="1535340228">
    <w:abstractNumId w:val="6"/>
  </w:num>
  <w:num w:numId="18" w16cid:durableId="1836528281">
    <w:abstractNumId w:val="3"/>
  </w:num>
  <w:num w:numId="19" w16cid:durableId="119694349">
    <w:abstractNumId w:val="20"/>
  </w:num>
  <w:num w:numId="20" w16cid:durableId="15794374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3"/>
  </w:num>
  <w:num w:numId="22" w16cid:durableId="9375242">
    <w:abstractNumId w:val="18"/>
  </w:num>
  <w:num w:numId="23" w16cid:durableId="264383037">
    <w:abstractNumId w:val="4"/>
  </w:num>
  <w:num w:numId="24" w16cid:durableId="55970523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704D"/>
    <w:rsid w:val="00037245"/>
    <w:rsid w:val="00037481"/>
    <w:rsid w:val="00037846"/>
    <w:rsid w:val="00037C47"/>
    <w:rsid w:val="000400ED"/>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D62"/>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B48"/>
    <w:rsid w:val="001370A0"/>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999"/>
    <w:rsid w:val="00145AF7"/>
    <w:rsid w:val="00146396"/>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4BF7"/>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C6E90"/>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2A"/>
    <w:rsid w:val="0020053D"/>
    <w:rsid w:val="00201F3A"/>
    <w:rsid w:val="0020255E"/>
    <w:rsid w:val="0020296B"/>
    <w:rsid w:val="00202E55"/>
    <w:rsid w:val="00203906"/>
    <w:rsid w:val="00203F96"/>
    <w:rsid w:val="00205619"/>
    <w:rsid w:val="002069B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F44"/>
    <w:rsid w:val="002973AC"/>
    <w:rsid w:val="0029755C"/>
    <w:rsid w:val="0029777D"/>
    <w:rsid w:val="002A055E"/>
    <w:rsid w:val="002A07A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292"/>
    <w:rsid w:val="002B675C"/>
    <w:rsid w:val="002B7891"/>
    <w:rsid w:val="002B7953"/>
    <w:rsid w:val="002B7C28"/>
    <w:rsid w:val="002C04B8"/>
    <w:rsid w:val="002C1ACC"/>
    <w:rsid w:val="002C1B7F"/>
    <w:rsid w:val="002C2B76"/>
    <w:rsid w:val="002C2C35"/>
    <w:rsid w:val="002C3672"/>
    <w:rsid w:val="002C371F"/>
    <w:rsid w:val="002C3FDB"/>
    <w:rsid w:val="002C4053"/>
    <w:rsid w:val="002C41E6"/>
    <w:rsid w:val="002C447B"/>
    <w:rsid w:val="002C4581"/>
    <w:rsid w:val="002C4FD8"/>
    <w:rsid w:val="002C5CF8"/>
    <w:rsid w:val="002C5E78"/>
    <w:rsid w:val="002C75EE"/>
    <w:rsid w:val="002C775A"/>
    <w:rsid w:val="002C7978"/>
    <w:rsid w:val="002D071A"/>
    <w:rsid w:val="002D213D"/>
    <w:rsid w:val="002D2F80"/>
    <w:rsid w:val="002D2FC7"/>
    <w:rsid w:val="002D329C"/>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656"/>
    <w:rsid w:val="00340EA5"/>
    <w:rsid w:val="00341277"/>
    <w:rsid w:val="003415A5"/>
    <w:rsid w:val="0034182A"/>
    <w:rsid w:val="00342BD7"/>
    <w:rsid w:val="003439FF"/>
    <w:rsid w:val="00343A4E"/>
    <w:rsid w:val="00343DEB"/>
    <w:rsid w:val="0034496F"/>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366"/>
    <w:rsid w:val="003A273C"/>
    <w:rsid w:val="003A2A0F"/>
    <w:rsid w:val="003A2F36"/>
    <w:rsid w:val="003A3239"/>
    <w:rsid w:val="003A3376"/>
    <w:rsid w:val="003A3831"/>
    <w:rsid w:val="003A3DA2"/>
    <w:rsid w:val="003A412B"/>
    <w:rsid w:val="003A4505"/>
    <w:rsid w:val="003A45A1"/>
    <w:rsid w:val="003A501A"/>
    <w:rsid w:val="003A54B2"/>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D9F"/>
    <w:rsid w:val="003C3532"/>
    <w:rsid w:val="003C4D05"/>
    <w:rsid w:val="003C5B2C"/>
    <w:rsid w:val="003C5D41"/>
    <w:rsid w:val="003C6416"/>
    <w:rsid w:val="003C6BF2"/>
    <w:rsid w:val="003C6E41"/>
    <w:rsid w:val="003C6F6B"/>
    <w:rsid w:val="003C7007"/>
    <w:rsid w:val="003C701C"/>
    <w:rsid w:val="003C7468"/>
    <w:rsid w:val="003C7806"/>
    <w:rsid w:val="003C7B5E"/>
    <w:rsid w:val="003C7DAA"/>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70B"/>
    <w:rsid w:val="003E69B6"/>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D"/>
    <w:rsid w:val="004246DC"/>
    <w:rsid w:val="00424C3A"/>
    <w:rsid w:val="00425494"/>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239"/>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3F87"/>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B54"/>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5A2"/>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3DE4"/>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08B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806D4"/>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F22"/>
    <w:rsid w:val="006B1017"/>
    <w:rsid w:val="006B13FA"/>
    <w:rsid w:val="006B1816"/>
    <w:rsid w:val="006B1949"/>
    <w:rsid w:val="006B19F3"/>
    <w:rsid w:val="006B2099"/>
    <w:rsid w:val="006B215D"/>
    <w:rsid w:val="006B27F1"/>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3BE"/>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827"/>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66E"/>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E51"/>
    <w:rsid w:val="00836E69"/>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19"/>
    <w:rsid w:val="00856A28"/>
    <w:rsid w:val="00856BE9"/>
    <w:rsid w:val="00857351"/>
    <w:rsid w:val="008574C1"/>
    <w:rsid w:val="00857FB0"/>
    <w:rsid w:val="008604CC"/>
    <w:rsid w:val="00860FBE"/>
    <w:rsid w:val="0086143B"/>
    <w:rsid w:val="008615C6"/>
    <w:rsid w:val="00862C61"/>
    <w:rsid w:val="008647E4"/>
    <w:rsid w:val="00864B00"/>
    <w:rsid w:val="00864E7C"/>
    <w:rsid w:val="00864F24"/>
    <w:rsid w:val="00865689"/>
    <w:rsid w:val="00865D85"/>
    <w:rsid w:val="008664C7"/>
    <w:rsid w:val="0086665B"/>
    <w:rsid w:val="00866917"/>
    <w:rsid w:val="008677FD"/>
    <w:rsid w:val="00867D77"/>
    <w:rsid w:val="008702FE"/>
    <w:rsid w:val="008706D4"/>
    <w:rsid w:val="00870C57"/>
    <w:rsid w:val="00870DE8"/>
    <w:rsid w:val="00870F8A"/>
    <w:rsid w:val="00871775"/>
    <w:rsid w:val="008719A4"/>
    <w:rsid w:val="00871D23"/>
    <w:rsid w:val="008720CB"/>
    <w:rsid w:val="00872353"/>
    <w:rsid w:val="008723D9"/>
    <w:rsid w:val="00872A01"/>
    <w:rsid w:val="00873EF4"/>
    <w:rsid w:val="008742DA"/>
    <w:rsid w:val="00874312"/>
    <w:rsid w:val="0087437C"/>
    <w:rsid w:val="00874E2E"/>
    <w:rsid w:val="00875020"/>
    <w:rsid w:val="00875270"/>
    <w:rsid w:val="0087567F"/>
    <w:rsid w:val="00875CD7"/>
    <w:rsid w:val="00875F72"/>
    <w:rsid w:val="00876586"/>
    <w:rsid w:val="008765C0"/>
    <w:rsid w:val="008766CC"/>
    <w:rsid w:val="00876720"/>
    <w:rsid w:val="00876B4D"/>
    <w:rsid w:val="008770ED"/>
    <w:rsid w:val="008772E3"/>
    <w:rsid w:val="00877EB3"/>
    <w:rsid w:val="00877F18"/>
    <w:rsid w:val="00880D5E"/>
    <w:rsid w:val="0088189D"/>
    <w:rsid w:val="00881BAC"/>
    <w:rsid w:val="00881E9F"/>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0B3"/>
    <w:rsid w:val="008E68E5"/>
    <w:rsid w:val="008E6E64"/>
    <w:rsid w:val="008E724B"/>
    <w:rsid w:val="008E74F2"/>
    <w:rsid w:val="008E75A9"/>
    <w:rsid w:val="008E7AE2"/>
    <w:rsid w:val="008E7FF5"/>
    <w:rsid w:val="008F0667"/>
    <w:rsid w:val="008F151E"/>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3003"/>
    <w:rsid w:val="00903127"/>
    <w:rsid w:val="0090336B"/>
    <w:rsid w:val="009038C9"/>
    <w:rsid w:val="00903D98"/>
    <w:rsid w:val="0090475B"/>
    <w:rsid w:val="00904981"/>
    <w:rsid w:val="00904B7D"/>
    <w:rsid w:val="00904BDF"/>
    <w:rsid w:val="00904D08"/>
    <w:rsid w:val="009051DE"/>
    <w:rsid w:val="009053AA"/>
    <w:rsid w:val="00905D6B"/>
    <w:rsid w:val="00905FE9"/>
    <w:rsid w:val="00906939"/>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5316"/>
    <w:rsid w:val="009C5727"/>
    <w:rsid w:val="009C5B10"/>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E60"/>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2DE0"/>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92E"/>
    <w:rsid w:val="00A92815"/>
    <w:rsid w:val="00A92879"/>
    <w:rsid w:val="00A92A6A"/>
    <w:rsid w:val="00A9338F"/>
    <w:rsid w:val="00A936A8"/>
    <w:rsid w:val="00A93ACA"/>
    <w:rsid w:val="00A9442A"/>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1A2"/>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0B1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A08"/>
    <w:rsid w:val="00BA364F"/>
    <w:rsid w:val="00BA4348"/>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1201"/>
    <w:rsid w:val="00D021A1"/>
    <w:rsid w:val="00D0241C"/>
    <w:rsid w:val="00D02A30"/>
    <w:rsid w:val="00D02F96"/>
    <w:rsid w:val="00D03373"/>
    <w:rsid w:val="00D0349B"/>
    <w:rsid w:val="00D03F5B"/>
    <w:rsid w:val="00D04442"/>
    <w:rsid w:val="00D04A4D"/>
    <w:rsid w:val="00D07ADE"/>
    <w:rsid w:val="00D1021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D20"/>
    <w:rsid w:val="00DB6F4A"/>
    <w:rsid w:val="00DB7D85"/>
    <w:rsid w:val="00DC06BA"/>
    <w:rsid w:val="00DC0B2A"/>
    <w:rsid w:val="00DC0E2E"/>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5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C1E"/>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6E1"/>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474"/>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06B"/>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4C2B"/>
    <w:rsid w:val="00F64CE6"/>
    <w:rsid w:val="00F64FFF"/>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97B27"/>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17DC"/>
    <w:rsid w:val="00FC20B8"/>
    <w:rsid w:val="00FC214E"/>
    <w:rsid w:val="00FC340D"/>
    <w:rsid w:val="00FC4181"/>
    <w:rsid w:val="00FC490A"/>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B18"/>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5B51"/>
    <w:rsid w:val="00FE6786"/>
    <w:rsid w:val="00FE72F9"/>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table" w:customStyle="1" w:styleId="TableGrid2">
    <w:name w:val="Table Grid2"/>
    <w:basedOn w:val="TableNormal"/>
    <w:next w:val="TableGrid"/>
    <w:uiPriority w:val="39"/>
    <w:rsid w:val="00DC0B2A"/>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5932DDE2-E122-431B-82FE-E106A4A441C7}">
  <ds:schemaRefs>
    <ds:schemaRef ds:uri="http://purl.org/dc/terms/"/>
    <ds:schemaRef ds:uri="http://schemas.microsoft.com/office/2006/metadata/properties"/>
    <ds:schemaRef ds:uri="http://schemas.microsoft.com/sharepoint/v4"/>
    <ds:schemaRef ds:uri="e32f50e1-6846-4d7d-ad60-ccd6877e6c5e"/>
    <ds:schemaRef ds:uri="http://purl.org/dc/elements/1.1/"/>
    <ds:schemaRef ds:uri="http://schemas.microsoft.com/office/infopath/2007/PartnerControls"/>
    <ds:schemaRef ds:uri="http://www.w3.org/XML/1998/namespace"/>
    <ds:schemaRef ds:uri="http://schemas.microsoft.com/office/2006/documentManagement/types"/>
    <ds:schemaRef ds:uri="5a888943-97ca-4c93-b605-714bb5e9e285"/>
    <ds:schemaRef ds:uri="http://schemas.openxmlformats.org/package/2006/metadata/core-properties"/>
    <ds:schemaRef ds:uri="23a22248-acb0-4303-bd1b-c36b2527d0a2"/>
    <ds:schemaRef ds:uri="http://purl.org/dc/dcmitype/"/>
  </ds:schemaRefs>
</ds:datastoreItem>
</file>

<file path=customXml/itemProps3.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3734</TotalTime>
  <Pages>11</Pages>
  <Words>4034</Words>
  <Characters>22996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26977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812</cp:revision>
  <cp:lastPrinted>2016-11-04T21:26:00Z</cp:lastPrinted>
  <dcterms:created xsi:type="dcterms:W3CDTF">2024-02-13T19:24:00Z</dcterms:created>
  <dcterms:modified xsi:type="dcterms:W3CDTF">2025-02-06T16:04:00Z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